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E753" w14:textId="09319F75" w:rsidR="001B26AC" w:rsidRDefault="0082728D" w:rsidP="00112799">
      <w:pPr>
        <w:ind w:left="-540" w:firstLine="900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872" behindDoc="1" locked="0" layoutInCell="1" allowOverlap="1" wp14:anchorId="745A99CB" wp14:editId="70D59D61">
            <wp:simplePos x="0" y="0"/>
            <wp:positionH relativeFrom="column">
              <wp:posOffset>-514350</wp:posOffset>
            </wp:positionH>
            <wp:positionV relativeFrom="paragraph">
              <wp:posOffset>-219075</wp:posOffset>
            </wp:positionV>
            <wp:extent cx="1962150" cy="1091565"/>
            <wp:effectExtent l="0" t="0" r="0" b="0"/>
            <wp:wrapThrough wrapText="bothSides">
              <wp:wrapPolygon edited="0">
                <wp:start x="0" y="0"/>
                <wp:lineTo x="0" y="21110"/>
                <wp:lineTo x="21390" y="21110"/>
                <wp:lineTo x="21390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red Harvest Logo.jp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091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590B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F8EABDB" wp14:editId="23A639B3">
                <wp:simplePos x="0" y="0"/>
                <wp:positionH relativeFrom="margin">
                  <wp:posOffset>1809750</wp:posOffset>
                </wp:positionH>
                <wp:positionV relativeFrom="margin">
                  <wp:posOffset>-209550</wp:posOffset>
                </wp:positionV>
                <wp:extent cx="4943475" cy="1285875"/>
                <wp:effectExtent l="0" t="0" r="9525" b="9525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EC470C" w14:textId="7594ECFC" w:rsidR="00FC3528" w:rsidRPr="0027590B" w:rsidRDefault="009D1A93" w:rsidP="00782C09">
                            <w:pPr>
                              <w:ind w:left="-36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27590B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20</w:t>
                            </w:r>
                            <w:r w:rsidR="00B67FC1" w:rsidRPr="0027590B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2</w:t>
                            </w:r>
                            <w:r w:rsidR="00E8489C" w:rsidRPr="0027590B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3</w:t>
                            </w:r>
                            <w:r w:rsidR="00FC3528" w:rsidRPr="0027590B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-202</w:t>
                            </w:r>
                            <w:r w:rsidR="00E8489C" w:rsidRPr="0027590B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4</w:t>
                            </w:r>
                            <w:r w:rsidRPr="0027590B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22589881" w14:textId="77777777" w:rsidR="00FC3528" w:rsidRPr="0027590B" w:rsidRDefault="00FC3528" w:rsidP="00782C09">
                            <w:pPr>
                              <w:ind w:left="-36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27590B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Member</w:t>
                            </w:r>
                            <w:r w:rsidR="009D1A93" w:rsidRPr="0027590B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Agency</w:t>
                            </w:r>
                            <w:r w:rsidRPr="0027590B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9D1A93" w:rsidRPr="0027590B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Conference </w:t>
                            </w:r>
                          </w:p>
                          <w:p w14:paraId="555BFC1D" w14:textId="425EBEB6" w:rsidR="009D1A93" w:rsidRPr="0027590B" w:rsidRDefault="009D1A93" w:rsidP="00782C09">
                            <w:pPr>
                              <w:ind w:left="-36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27590B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Agenda</w:t>
                            </w:r>
                          </w:p>
                          <w:p w14:paraId="47C711CD" w14:textId="77777777" w:rsidR="00FC3528" w:rsidRPr="00072324" w:rsidRDefault="00FC3528" w:rsidP="00782C09">
                            <w:pPr>
                              <w:ind w:left="-36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736993BF" w14:textId="5E7E57EA" w:rsidR="009D1A93" w:rsidRPr="00FC3528" w:rsidRDefault="00B67FC1" w:rsidP="00782C09">
                            <w:pPr>
                              <w:ind w:left="-36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C3528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>Friday</w:t>
                            </w:r>
                            <w:r w:rsidR="009D1A93" w:rsidRPr="00FC3528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="00434E20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>September 29</w:t>
                            </w:r>
                            <w:r w:rsidRPr="00FC3528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>, 202</w:t>
                            </w:r>
                            <w:r w:rsidR="00434E20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  <w:p w14:paraId="7EE018BC" w14:textId="1EA86D75" w:rsidR="002C18BE" w:rsidRPr="004A11EA" w:rsidRDefault="002C18BE" w:rsidP="00782C09">
                            <w:pPr>
                              <w:ind w:left="-360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3455FD73" w14:textId="77777777" w:rsidR="009D1A93" w:rsidRPr="006072BF" w:rsidRDefault="009D1A93" w:rsidP="00080610">
                            <w:pPr>
                              <w:pStyle w:val="Heading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8EABDB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142.5pt;margin-top:-16.5pt;width:389.25pt;height:101.2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" stroked="f">
                <v:textbox>
                  <w:txbxContent>
                    <w:p w14:paraId="0AEC470C" w14:textId="7594ECFC" w:rsidR="00FC3528" w:rsidRPr="0027590B" w:rsidRDefault="009D1A93" w:rsidP="00782C09">
                      <w:pPr>
                        <w:ind w:left="-360"/>
                        <w:jc w:val="center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27590B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20</w:t>
                      </w:r>
                      <w:r w:rsidR="00B67FC1" w:rsidRPr="0027590B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2</w:t>
                      </w:r>
                      <w:r w:rsidR="00E8489C" w:rsidRPr="0027590B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3</w:t>
                      </w:r>
                      <w:r w:rsidR="00FC3528" w:rsidRPr="0027590B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-202</w:t>
                      </w:r>
                      <w:r w:rsidR="00E8489C" w:rsidRPr="0027590B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4</w:t>
                      </w:r>
                      <w:r w:rsidRPr="0027590B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</w:p>
                    <w:p w14:paraId="22589881" w14:textId="77777777" w:rsidR="00FC3528" w:rsidRPr="0027590B" w:rsidRDefault="00FC3528" w:rsidP="00782C09">
                      <w:pPr>
                        <w:ind w:left="-360"/>
                        <w:jc w:val="center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27590B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Member</w:t>
                      </w:r>
                      <w:r w:rsidR="009D1A93" w:rsidRPr="0027590B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Agency</w:t>
                      </w:r>
                      <w:r w:rsidRPr="0027590B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="009D1A93" w:rsidRPr="0027590B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Conference </w:t>
                      </w:r>
                    </w:p>
                    <w:p w14:paraId="555BFC1D" w14:textId="425EBEB6" w:rsidR="009D1A93" w:rsidRPr="0027590B" w:rsidRDefault="009D1A93" w:rsidP="00782C09">
                      <w:pPr>
                        <w:ind w:left="-360"/>
                        <w:jc w:val="center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27590B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Agenda</w:t>
                      </w:r>
                    </w:p>
                    <w:p w14:paraId="47C711CD" w14:textId="77777777" w:rsidR="00FC3528" w:rsidRPr="00072324" w:rsidRDefault="00FC3528" w:rsidP="00782C09">
                      <w:pPr>
                        <w:ind w:left="-360"/>
                        <w:jc w:val="center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736993BF" w14:textId="5E7E57EA" w:rsidR="009D1A93" w:rsidRPr="00FC3528" w:rsidRDefault="00B67FC1" w:rsidP="00782C09">
                      <w:pPr>
                        <w:ind w:left="-360"/>
                        <w:jc w:val="center"/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</w:pPr>
                      <w:r w:rsidRPr="00FC3528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>Friday</w:t>
                      </w:r>
                      <w:r w:rsidR="009D1A93" w:rsidRPr="00FC3528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, </w:t>
                      </w:r>
                      <w:r w:rsidR="00434E20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>September 29</w:t>
                      </w:r>
                      <w:r w:rsidRPr="00FC3528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>, 202</w:t>
                      </w:r>
                      <w:r w:rsidR="00434E20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  <w:p w14:paraId="7EE018BC" w14:textId="1EA86D75" w:rsidR="002C18BE" w:rsidRPr="004A11EA" w:rsidRDefault="002C18BE" w:rsidP="00782C09">
                      <w:pPr>
                        <w:ind w:left="-360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  <w:p w14:paraId="3455FD73" w14:textId="77777777" w:rsidR="009D1A93" w:rsidRPr="006072BF" w:rsidRDefault="009D1A93" w:rsidP="00080610">
                      <w:pPr>
                        <w:pStyle w:val="Heading1"/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C9207F">
        <w:rPr>
          <w:sz w:val="20"/>
          <w:szCs w:val="20"/>
        </w:rPr>
        <w:t>Fina</w:t>
      </w:r>
    </w:p>
    <w:p w14:paraId="073A4F38" w14:textId="77777777" w:rsidR="00112799" w:rsidRDefault="00112799" w:rsidP="00112799">
      <w:pPr>
        <w:ind w:left="-540" w:firstLine="900"/>
      </w:pPr>
    </w:p>
    <w:p w14:paraId="62FDD8C1" w14:textId="77777777" w:rsidR="006255BB" w:rsidRDefault="006255BB" w:rsidP="00112799">
      <w:pPr>
        <w:ind w:left="-540" w:firstLine="900"/>
      </w:pPr>
    </w:p>
    <w:p w14:paraId="3F7153E8" w14:textId="77777777" w:rsidR="006255BB" w:rsidRDefault="006255BB" w:rsidP="00112799">
      <w:pPr>
        <w:ind w:left="-540" w:firstLine="900"/>
      </w:pPr>
    </w:p>
    <w:p w14:paraId="79ACC56B" w14:textId="77777777" w:rsidR="006255BB" w:rsidRDefault="006255BB" w:rsidP="00112799">
      <w:pPr>
        <w:ind w:left="-540" w:firstLine="900"/>
      </w:pPr>
    </w:p>
    <w:p w14:paraId="741E876A" w14:textId="77777777" w:rsidR="006255BB" w:rsidRDefault="006255BB" w:rsidP="00112799">
      <w:pPr>
        <w:ind w:left="-540" w:firstLine="900"/>
      </w:pPr>
    </w:p>
    <w:p w14:paraId="523DDCED" w14:textId="77777777" w:rsidR="006255BB" w:rsidRDefault="006255BB" w:rsidP="00112799">
      <w:pPr>
        <w:ind w:left="-540" w:firstLine="900"/>
      </w:pPr>
    </w:p>
    <w:p w14:paraId="2A514DD6" w14:textId="77777777" w:rsidR="006255BB" w:rsidRDefault="006255BB" w:rsidP="00112799">
      <w:pPr>
        <w:ind w:left="-540" w:firstLine="900"/>
      </w:pPr>
    </w:p>
    <w:p w14:paraId="0C23C723" w14:textId="14D0F7FF" w:rsidR="006255BB" w:rsidRDefault="0027590B" w:rsidP="00112799">
      <w:pPr>
        <w:ind w:left="-540" w:firstLine="900"/>
      </w:pPr>
      <w:r w:rsidRPr="00C64924">
        <w:rPr>
          <w:rFonts w:ascii="Arial" w:hAnsi="Arial" w:cs="Arial"/>
          <w:noProof/>
          <w:sz w:val="24"/>
        </w:rPr>
        <w:drawing>
          <wp:anchor distT="0" distB="0" distL="114300" distR="114300" simplePos="0" relativeHeight="251667968" behindDoc="1" locked="0" layoutInCell="1" allowOverlap="1" wp14:anchorId="23808F68" wp14:editId="76F1EA94">
            <wp:simplePos x="0" y="0"/>
            <wp:positionH relativeFrom="column">
              <wp:posOffset>-376555</wp:posOffset>
            </wp:positionH>
            <wp:positionV relativeFrom="paragraph">
              <wp:posOffset>6948170</wp:posOffset>
            </wp:positionV>
            <wp:extent cx="1052195" cy="624840"/>
            <wp:effectExtent l="0" t="0" r="0" b="3810"/>
            <wp:wrapThrough wrapText="bothSides">
              <wp:wrapPolygon edited="0">
                <wp:start x="0" y="0"/>
                <wp:lineTo x="0" y="21073"/>
                <wp:lineTo x="21118" y="21073"/>
                <wp:lineTo x="21118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.JP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2195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4924">
        <w:rPr>
          <w:rFonts w:ascii="Arial" w:hAnsi="Arial" w:cs="Arial"/>
          <w:noProof/>
          <w:sz w:val="24"/>
        </w:rPr>
        <w:drawing>
          <wp:anchor distT="0" distB="0" distL="114300" distR="114300" simplePos="0" relativeHeight="251649536" behindDoc="1" locked="0" layoutInCell="1" allowOverlap="1" wp14:anchorId="2706247B" wp14:editId="01848F3A">
            <wp:simplePos x="0" y="0"/>
            <wp:positionH relativeFrom="column">
              <wp:posOffset>5429250</wp:posOffset>
            </wp:positionH>
            <wp:positionV relativeFrom="paragraph">
              <wp:posOffset>6839585</wp:posOffset>
            </wp:positionV>
            <wp:extent cx="790575" cy="752475"/>
            <wp:effectExtent l="0" t="0" r="9525" b="9525"/>
            <wp:wrapThrough wrapText="bothSides">
              <wp:wrapPolygon edited="0">
                <wp:start x="0" y="0"/>
                <wp:lineTo x="0" y="21327"/>
                <wp:lineTo x="21340" y="21327"/>
                <wp:lineTo x="2134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2 OAFB Logo.jpg"/>
                    <pic:cNvPicPr/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7709"/>
                    <a:stretch/>
                  </pic:blipFill>
                  <pic:spPr bwMode="auto">
                    <a:xfrm>
                      <a:off x="0" y="0"/>
                      <a:ext cx="790575" cy="752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1070" w:type="dxa"/>
        <w:tblInd w:w="-84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shd w:val="clear" w:color="auto" w:fill="FFFFFF"/>
        <w:tblCellMar>
          <w:top w:w="72" w:type="dxa"/>
          <w:left w:w="115" w:type="dxa"/>
          <w:bottom w:w="72" w:type="dxa"/>
          <w:right w:w="115" w:type="dxa"/>
        </w:tblCellMar>
        <w:tblLook w:val="01E0" w:firstRow="1" w:lastRow="1" w:firstColumn="1" w:lastColumn="1" w:noHBand="0" w:noVBand="0"/>
      </w:tblPr>
      <w:tblGrid>
        <w:gridCol w:w="2430"/>
        <w:gridCol w:w="6363"/>
        <w:gridCol w:w="2277"/>
      </w:tblGrid>
      <w:tr w:rsidR="00AF1B77" w:rsidRPr="004A11EA" w14:paraId="356845A2" w14:textId="77777777" w:rsidTr="00B254CE">
        <w:trPr>
          <w:trHeight w:val="296"/>
        </w:trPr>
        <w:tc>
          <w:tcPr>
            <w:tcW w:w="2430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 w:themeFill="background1" w:themeFillShade="BF"/>
            <w:vAlign w:val="center"/>
          </w:tcPr>
          <w:p w14:paraId="22CF3F54" w14:textId="1C0C2F7C" w:rsidR="001817D1" w:rsidRPr="00B254CE" w:rsidRDefault="00AF1B77" w:rsidP="00FC3528">
            <w:pPr>
              <w:jc w:val="center"/>
              <w:rPr>
                <w:rFonts w:ascii="Copperplate Gothic Bold" w:hAnsi="Copperplate Gothic Bold" w:cs="Arial"/>
                <w:b/>
                <w:sz w:val="24"/>
              </w:rPr>
            </w:pPr>
            <w:r w:rsidRPr="00B254CE">
              <w:rPr>
                <w:rFonts w:ascii="Copperplate Gothic Bold" w:hAnsi="Copperplate Gothic Bold" w:cs="Arial"/>
                <w:b/>
                <w:sz w:val="24"/>
              </w:rPr>
              <w:t>T</w:t>
            </w:r>
            <w:r w:rsidR="00927824" w:rsidRPr="00B254CE">
              <w:rPr>
                <w:rFonts w:ascii="Copperplate Gothic Bold" w:hAnsi="Copperplate Gothic Bold" w:cs="Arial"/>
                <w:b/>
                <w:sz w:val="24"/>
              </w:rPr>
              <w:t>ime</w:t>
            </w:r>
          </w:p>
        </w:tc>
        <w:tc>
          <w:tcPr>
            <w:tcW w:w="6363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 w:themeFill="background1" w:themeFillShade="BF"/>
            <w:vAlign w:val="center"/>
          </w:tcPr>
          <w:p w14:paraId="03BD48DE" w14:textId="65AEE9D1" w:rsidR="00AF1B77" w:rsidRPr="00B254CE" w:rsidRDefault="00927824" w:rsidP="00FC3528">
            <w:pPr>
              <w:jc w:val="center"/>
              <w:rPr>
                <w:rFonts w:ascii="Copperplate Gothic Bold" w:hAnsi="Copperplate Gothic Bold" w:cs="Arial"/>
                <w:b/>
                <w:sz w:val="24"/>
              </w:rPr>
            </w:pPr>
            <w:r w:rsidRPr="00B254CE">
              <w:rPr>
                <w:rFonts w:ascii="Copperplate Gothic Bold" w:hAnsi="Copperplate Gothic Bold" w:cs="Arial"/>
                <w:b/>
                <w:sz w:val="24"/>
              </w:rPr>
              <w:t>Topics of Discussion</w:t>
            </w:r>
          </w:p>
        </w:tc>
        <w:tc>
          <w:tcPr>
            <w:tcW w:w="2277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shd w:val="clear" w:color="auto" w:fill="BFBFBF" w:themeFill="background1" w:themeFillShade="BF"/>
            <w:vAlign w:val="center"/>
          </w:tcPr>
          <w:p w14:paraId="0FA12DD7" w14:textId="7B5A11D4" w:rsidR="00AF1B77" w:rsidRPr="00B254CE" w:rsidRDefault="0036018B" w:rsidP="00FC3528">
            <w:pPr>
              <w:jc w:val="center"/>
              <w:rPr>
                <w:rFonts w:ascii="Copperplate Gothic Bold" w:hAnsi="Copperplate Gothic Bold" w:cs="Arial"/>
                <w:b/>
                <w:sz w:val="24"/>
              </w:rPr>
            </w:pPr>
            <w:r w:rsidRPr="00B254CE">
              <w:rPr>
                <w:rFonts w:ascii="Copperplate Gothic Bold" w:hAnsi="Copperplate Gothic Bold" w:cs="Arial"/>
                <w:b/>
                <w:sz w:val="24"/>
              </w:rPr>
              <w:t>Speaker</w:t>
            </w:r>
          </w:p>
        </w:tc>
      </w:tr>
      <w:tr w:rsidR="00AF1B77" w:rsidRPr="004A11EA" w14:paraId="7EC37234" w14:textId="77777777" w:rsidTr="00014C3F">
        <w:tc>
          <w:tcPr>
            <w:tcW w:w="2430" w:type="dxa"/>
            <w:shd w:val="clear" w:color="auto" w:fill="FFFFFF"/>
            <w:vAlign w:val="center"/>
          </w:tcPr>
          <w:p w14:paraId="3764F187" w14:textId="55F32794" w:rsidR="00AF1B77" w:rsidRPr="004A11EA" w:rsidRDefault="006D358C" w:rsidP="00875D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11EA">
              <w:rPr>
                <w:rFonts w:ascii="Arial" w:hAnsi="Arial" w:cs="Arial"/>
                <w:b/>
                <w:sz w:val="22"/>
                <w:szCs w:val="22"/>
              </w:rPr>
              <w:t>8:</w:t>
            </w:r>
            <w:r w:rsidR="00573682" w:rsidRPr="004A11EA">
              <w:rPr>
                <w:rFonts w:ascii="Arial" w:hAnsi="Arial" w:cs="Arial"/>
                <w:b/>
                <w:sz w:val="22"/>
                <w:szCs w:val="22"/>
              </w:rPr>
              <w:t>00</w:t>
            </w:r>
            <w:r w:rsidR="0013275B" w:rsidRPr="004A11EA">
              <w:rPr>
                <w:rFonts w:ascii="Arial" w:hAnsi="Arial" w:cs="Arial"/>
                <w:b/>
                <w:sz w:val="22"/>
                <w:szCs w:val="22"/>
              </w:rPr>
              <w:t>am</w:t>
            </w:r>
            <w:r w:rsidR="00B3720F" w:rsidRPr="004A11EA">
              <w:rPr>
                <w:rFonts w:ascii="Arial" w:hAnsi="Arial" w:cs="Arial"/>
                <w:b/>
                <w:sz w:val="22"/>
                <w:szCs w:val="22"/>
              </w:rPr>
              <w:t xml:space="preserve"> – </w:t>
            </w:r>
            <w:r w:rsidR="007D7C93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B3720F" w:rsidRPr="004A11EA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7D7C93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3720F" w:rsidRPr="004A11EA">
              <w:rPr>
                <w:rFonts w:ascii="Arial" w:hAnsi="Arial" w:cs="Arial"/>
                <w:b/>
                <w:sz w:val="22"/>
                <w:szCs w:val="22"/>
              </w:rPr>
              <w:t>0am</w:t>
            </w:r>
          </w:p>
        </w:tc>
        <w:tc>
          <w:tcPr>
            <w:tcW w:w="6363" w:type="dxa"/>
            <w:tcBorders>
              <w:top w:val="single" w:sz="6" w:space="0" w:color="808080"/>
              <w:bottom w:val="single" w:sz="6" w:space="0" w:color="808080"/>
            </w:tcBorders>
            <w:shd w:val="clear" w:color="auto" w:fill="auto"/>
            <w:vAlign w:val="center"/>
          </w:tcPr>
          <w:p w14:paraId="36929D2A" w14:textId="3AF9A848" w:rsidR="00014C3F" w:rsidRPr="004A11EA" w:rsidRDefault="00AF1B77" w:rsidP="004A11E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A11EA">
              <w:rPr>
                <w:rFonts w:ascii="Arial" w:hAnsi="Arial" w:cs="Arial"/>
                <w:b/>
                <w:sz w:val="22"/>
                <w:szCs w:val="22"/>
              </w:rPr>
              <w:t>Registration</w:t>
            </w:r>
            <w:r w:rsidR="002345E6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4A11EA">
              <w:rPr>
                <w:rFonts w:ascii="Arial" w:hAnsi="Arial" w:cs="Arial"/>
                <w:b/>
                <w:sz w:val="22"/>
                <w:szCs w:val="22"/>
              </w:rPr>
              <w:t>Continental Breakfast</w:t>
            </w:r>
            <w:r w:rsidR="002345E6">
              <w:rPr>
                <w:rFonts w:ascii="Arial" w:hAnsi="Arial" w:cs="Arial"/>
                <w:b/>
                <w:sz w:val="22"/>
                <w:szCs w:val="22"/>
              </w:rPr>
              <w:t>, Raffle Tickets</w:t>
            </w:r>
          </w:p>
        </w:tc>
        <w:tc>
          <w:tcPr>
            <w:tcW w:w="2277" w:type="dxa"/>
            <w:shd w:val="clear" w:color="auto" w:fill="FFFFFF"/>
            <w:vAlign w:val="center"/>
          </w:tcPr>
          <w:p w14:paraId="31A414EC" w14:textId="7B507B0B" w:rsidR="00AF1B77" w:rsidRPr="004A11EA" w:rsidRDefault="00AF1B77" w:rsidP="004A11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F1B77" w:rsidRPr="004A11EA" w14:paraId="7A419779" w14:textId="77777777" w:rsidTr="00014C3F">
        <w:tc>
          <w:tcPr>
            <w:tcW w:w="2430" w:type="dxa"/>
            <w:shd w:val="clear" w:color="auto" w:fill="FFFFFF"/>
            <w:vAlign w:val="center"/>
          </w:tcPr>
          <w:p w14:paraId="2B01383E" w14:textId="4484DFFF" w:rsidR="00AF1B77" w:rsidRPr="004A11EA" w:rsidRDefault="007D7C93" w:rsidP="00875D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9:00</w:t>
            </w:r>
            <w:r w:rsidR="0013275B" w:rsidRPr="004A11EA">
              <w:rPr>
                <w:rFonts w:ascii="Arial" w:hAnsi="Arial" w:cs="Arial"/>
                <w:b/>
                <w:sz w:val="22"/>
                <w:szCs w:val="22"/>
              </w:rPr>
              <w:t xml:space="preserve">am – </w:t>
            </w:r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13275B" w:rsidRPr="004A11EA">
              <w:rPr>
                <w:rFonts w:ascii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="00AF1B77" w:rsidRPr="004A11EA">
              <w:rPr>
                <w:rFonts w:ascii="Arial" w:hAnsi="Arial" w:cs="Arial"/>
                <w:b/>
                <w:sz w:val="22"/>
                <w:szCs w:val="22"/>
              </w:rPr>
              <w:t>am</w:t>
            </w:r>
          </w:p>
        </w:tc>
        <w:tc>
          <w:tcPr>
            <w:tcW w:w="6363" w:type="dxa"/>
            <w:tcBorders>
              <w:top w:val="single" w:sz="6" w:space="0" w:color="808080"/>
              <w:bottom w:val="single" w:sz="6" w:space="0" w:color="808080"/>
            </w:tcBorders>
            <w:shd w:val="clear" w:color="auto" w:fill="auto"/>
            <w:vAlign w:val="center"/>
          </w:tcPr>
          <w:p w14:paraId="085A17AE" w14:textId="113B33E1" w:rsidR="0036018B" w:rsidRPr="0036018B" w:rsidRDefault="006255BB" w:rsidP="003601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11EA">
              <w:rPr>
                <w:rFonts w:ascii="Arial" w:hAnsi="Arial" w:cs="Arial"/>
                <w:b/>
                <w:sz w:val="22"/>
                <w:szCs w:val="22"/>
              </w:rPr>
              <w:t>Welcom</w:t>
            </w:r>
            <w:r w:rsidR="007157B6" w:rsidRPr="004A11EA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82728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="007D7C93">
              <w:rPr>
                <w:rFonts w:ascii="Arial" w:hAnsi="Arial" w:cs="Arial"/>
                <w:b/>
                <w:sz w:val="22"/>
                <w:szCs w:val="22"/>
              </w:rPr>
              <w:t>Opening Remarks</w:t>
            </w:r>
            <w:r w:rsidR="0082728D">
              <w:rPr>
                <w:rFonts w:ascii="Arial" w:hAnsi="Arial" w:cs="Arial"/>
                <w:b/>
                <w:sz w:val="22"/>
                <w:szCs w:val="22"/>
              </w:rPr>
              <w:t>, Current and New Initiatives</w:t>
            </w:r>
          </w:p>
          <w:p w14:paraId="68D76608" w14:textId="346FEAD0" w:rsidR="0036018B" w:rsidRPr="004A11EA" w:rsidRDefault="0036018B" w:rsidP="004A11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7" w:type="dxa"/>
            <w:shd w:val="clear" w:color="auto" w:fill="FFFFFF"/>
            <w:vAlign w:val="center"/>
          </w:tcPr>
          <w:p w14:paraId="2A7233FF" w14:textId="01B2EC7A" w:rsidR="00AF1B77" w:rsidRPr="004A11EA" w:rsidRDefault="0036018B" w:rsidP="007D7C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Terry Perdue</w:t>
            </w:r>
          </w:p>
        </w:tc>
      </w:tr>
      <w:tr w:rsidR="00D45C79" w:rsidRPr="004A11EA" w14:paraId="4C9FE315" w14:textId="77777777" w:rsidTr="00014C3F">
        <w:trPr>
          <w:trHeight w:val="274"/>
        </w:trPr>
        <w:tc>
          <w:tcPr>
            <w:tcW w:w="2430" w:type="dxa"/>
            <w:shd w:val="clear" w:color="auto" w:fill="FFFFFF"/>
            <w:vAlign w:val="center"/>
          </w:tcPr>
          <w:p w14:paraId="415CF4FE" w14:textId="07AF8BA6" w:rsidR="00D45C79" w:rsidRPr="007D7C93" w:rsidRDefault="007D7C93" w:rsidP="00875D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7C93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573682" w:rsidRPr="007D7C93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7D7C93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C008AC" w:rsidRPr="007D7C93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D45C79" w:rsidRPr="007D7C93">
              <w:rPr>
                <w:rFonts w:ascii="Arial" w:hAnsi="Arial" w:cs="Arial"/>
                <w:b/>
                <w:sz w:val="22"/>
                <w:szCs w:val="22"/>
              </w:rPr>
              <w:t xml:space="preserve">am – </w:t>
            </w:r>
            <w:r w:rsidR="000A5516">
              <w:rPr>
                <w:rFonts w:ascii="Arial" w:hAnsi="Arial" w:cs="Arial"/>
                <w:b/>
                <w:sz w:val="22"/>
                <w:szCs w:val="22"/>
              </w:rPr>
              <w:t>10:00am</w:t>
            </w:r>
          </w:p>
        </w:tc>
        <w:tc>
          <w:tcPr>
            <w:tcW w:w="6363" w:type="dxa"/>
            <w:tcBorders>
              <w:top w:val="single" w:sz="6" w:space="0" w:color="808080"/>
              <w:bottom w:val="single" w:sz="6" w:space="0" w:color="808080"/>
            </w:tcBorders>
            <w:shd w:val="clear" w:color="auto" w:fill="auto"/>
            <w:vAlign w:val="center"/>
          </w:tcPr>
          <w:p w14:paraId="7A39415C" w14:textId="08081680" w:rsidR="00D45C79" w:rsidRPr="007D7C93" w:rsidRDefault="009A5160" w:rsidP="004A11E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7C93">
              <w:rPr>
                <w:rFonts w:ascii="Arial" w:hAnsi="Arial" w:cs="Arial"/>
                <w:b/>
                <w:sz w:val="22"/>
                <w:szCs w:val="22"/>
              </w:rPr>
              <w:t>Civil Rights</w:t>
            </w:r>
            <w:r w:rsidR="000A5516">
              <w:rPr>
                <w:rFonts w:ascii="Arial" w:hAnsi="Arial" w:cs="Arial"/>
                <w:b/>
                <w:sz w:val="22"/>
                <w:szCs w:val="22"/>
              </w:rPr>
              <w:t xml:space="preserve"> &amp; Food Safety</w:t>
            </w:r>
          </w:p>
          <w:p w14:paraId="262F8DD1" w14:textId="4AAB7465" w:rsidR="0026107B" w:rsidRPr="007D7C93" w:rsidRDefault="0026107B" w:rsidP="004A11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7" w:type="dxa"/>
            <w:shd w:val="clear" w:color="auto" w:fill="FFFFFF"/>
            <w:vAlign w:val="center"/>
          </w:tcPr>
          <w:p w14:paraId="096040BA" w14:textId="506CDEFA" w:rsidR="00D45C79" w:rsidRPr="0036018B" w:rsidRDefault="0036018B" w:rsidP="007D7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6018B">
              <w:rPr>
                <w:rFonts w:ascii="Arial" w:hAnsi="Arial" w:cs="Arial"/>
                <w:b/>
                <w:sz w:val="22"/>
                <w:szCs w:val="22"/>
              </w:rPr>
              <w:t>Robert Zohfeld</w:t>
            </w:r>
          </w:p>
        </w:tc>
      </w:tr>
      <w:tr w:rsidR="002345E6" w:rsidRPr="004A11EA" w14:paraId="70DE116C" w14:textId="77777777" w:rsidTr="00014C3F">
        <w:trPr>
          <w:trHeight w:val="274"/>
        </w:trPr>
        <w:tc>
          <w:tcPr>
            <w:tcW w:w="2430" w:type="dxa"/>
            <w:shd w:val="clear" w:color="auto" w:fill="FFFFFF"/>
            <w:vAlign w:val="center"/>
          </w:tcPr>
          <w:p w14:paraId="5F29D482" w14:textId="358B13DE" w:rsidR="002345E6" w:rsidRPr="007D7C93" w:rsidRDefault="002345E6" w:rsidP="00875D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10:00am – 10:10am</w:t>
            </w:r>
          </w:p>
        </w:tc>
        <w:tc>
          <w:tcPr>
            <w:tcW w:w="6363" w:type="dxa"/>
            <w:tcBorders>
              <w:top w:val="single" w:sz="6" w:space="0" w:color="808080"/>
              <w:bottom w:val="single" w:sz="6" w:space="0" w:color="808080"/>
            </w:tcBorders>
            <w:shd w:val="clear" w:color="auto" w:fill="auto"/>
            <w:vAlign w:val="center"/>
          </w:tcPr>
          <w:p w14:paraId="62CA7922" w14:textId="14AC8463" w:rsidR="002345E6" w:rsidRPr="007D7C93" w:rsidRDefault="002345E6" w:rsidP="004A11E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Award Presentation</w:t>
            </w:r>
          </w:p>
        </w:tc>
        <w:tc>
          <w:tcPr>
            <w:tcW w:w="2277" w:type="dxa"/>
            <w:shd w:val="clear" w:color="auto" w:fill="FFFFFF"/>
            <w:vAlign w:val="center"/>
          </w:tcPr>
          <w:p w14:paraId="0C95FB80" w14:textId="5C3C2EA6" w:rsidR="002345E6" w:rsidRPr="0036018B" w:rsidRDefault="002345E6" w:rsidP="007D7C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Terry &amp; Robert</w:t>
            </w:r>
          </w:p>
        </w:tc>
      </w:tr>
      <w:tr w:rsidR="007D7C93" w:rsidRPr="004A11EA" w14:paraId="48A154BA" w14:textId="77777777" w:rsidTr="00014C3F">
        <w:trPr>
          <w:trHeight w:val="274"/>
        </w:trPr>
        <w:tc>
          <w:tcPr>
            <w:tcW w:w="2430" w:type="dxa"/>
            <w:shd w:val="clear" w:color="auto" w:fill="FFFFFF"/>
            <w:vAlign w:val="center"/>
          </w:tcPr>
          <w:p w14:paraId="4AF86737" w14:textId="44E3F29D" w:rsidR="007D7C93" w:rsidRPr="007D7C93" w:rsidRDefault="000A5516" w:rsidP="00875D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10:</w:t>
            </w:r>
            <w:r w:rsidR="002345E6">
              <w:rPr>
                <w:rFonts w:ascii="Arial" w:hAnsi="Arial" w:cs="Arial"/>
                <w:b/>
                <w:sz w:val="22"/>
                <w:szCs w:val="22"/>
              </w:rPr>
              <w:t>10</w:t>
            </w:r>
            <w:r>
              <w:rPr>
                <w:rFonts w:ascii="Arial" w:hAnsi="Arial" w:cs="Arial"/>
                <w:b/>
                <w:sz w:val="22"/>
                <w:szCs w:val="22"/>
              </w:rPr>
              <w:t>am</w:t>
            </w:r>
            <w:r w:rsidR="007D7C93" w:rsidRPr="007D7C93">
              <w:rPr>
                <w:rFonts w:ascii="Arial" w:hAnsi="Arial" w:cs="Arial"/>
                <w:b/>
                <w:sz w:val="22"/>
                <w:szCs w:val="22"/>
              </w:rPr>
              <w:t xml:space="preserve"> – 10:</w:t>
            </w:r>
            <w:r w:rsidR="002345E6">
              <w:rPr>
                <w:rFonts w:ascii="Arial" w:hAnsi="Arial" w:cs="Arial"/>
                <w:b/>
                <w:sz w:val="22"/>
                <w:szCs w:val="22"/>
              </w:rPr>
              <w:t>30</w:t>
            </w:r>
            <w:r w:rsidR="007D7C93" w:rsidRPr="007D7C93">
              <w:rPr>
                <w:rFonts w:ascii="Arial" w:hAnsi="Arial" w:cs="Arial"/>
                <w:b/>
                <w:sz w:val="22"/>
                <w:szCs w:val="22"/>
              </w:rPr>
              <w:t>am</w:t>
            </w:r>
          </w:p>
        </w:tc>
        <w:tc>
          <w:tcPr>
            <w:tcW w:w="6363" w:type="dxa"/>
            <w:tcBorders>
              <w:top w:val="single" w:sz="6" w:space="0" w:color="808080"/>
              <w:bottom w:val="single" w:sz="6" w:space="0" w:color="808080"/>
            </w:tcBorders>
            <w:shd w:val="clear" w:color="auto" w:fill="auto"/>
            <w:vAlign w:val="center"/>
          </w:tcPr>
          <w:p w14:paraId="369C8644" w14:textId="69DDCDEB" w:rsidR="007D7C93" w:rsidRPr="00C64924" w:rsidRDefault="007D7C93" w:rsidP="004A11EA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7D7C93">
              <w:rPr>
                <w:rFonts w:ascii="Arial" w:hAnsi="Arial" w:cs="Arial"/>
                <w:b/>
                <w:sz w:val="22"/>
                <w:szCs w:val="22"/>
              </w:rPr>
              <w:t xml:space="preserve">Contract Review </w:t>
            </w:r>
            <w:r w:rsidR="002345E6">
              <w:rPr>
                <w:rFonts w:ascii="Arial" w:hAnsi="Arial" w:cs="Arial"/>
                <w:b/>
                <w:sz w:val="22"/>
                <w:szCs w:val="22"/>
              </w:rPr>
              <w:t xml:space="preserve">&amp; </w:t>
            </w:r>
            <w:r w:rsidR="000A5516">
              <w:rPr>
                <w:rFonts w:ascii="Arial" w:hAnsi="Arial" w:cs="Arial"/>
                <w:b/>
                <w:sz w:val="22"/>
                <w:szCs w:val="22"/>
              </w:rPr>
              <w:t>Regional Plan</w:t>
            </w:r>
          </w:p>
        </w:tc>
        <w:tc>
          <w:tcPr>
            <w:tcW w:w="2277" w:type="dxa"/>
            <w:shd w:val="clear" w:color="auto" w:fill="FFFFFF"/>
            <w:vAlign w:val="center"/>
          </w:tcPr>
          <w:p w14:paraId="2DD7BE03" w14:textId="43FB4DF0" w:rsidR="007D7C93" w:rsidRPr="0036018B" w:rsidRDefault="007D7C93" w:rsidP="007D7C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Terry Perdue</w:t>
            </w:r>
          </w:p>
        </w:tc>
      </w:tr>
      <w:tr w:rsidR="00463906" w:rsidRPr="004A11EA" w14:paraId="000BB12D" w14:textId="77777777" w:rsidTr="00014C3F">
        <w:tc>
          <w:tcPr>
            <w:tcW w:w="2430" w:type="dxa"/>
            <w:shd w:val="clear" w:color="auto" w:fill="FFFFFF"/>
            <w:vAlign w:val="center"/>
          </w:tcPr>
          <w:p w14:paraId="045946A5" w14:textId="2F3A2BA1" w:rsidR="00463906" w:rsidRPr="004A11EA" w:rsidRDefault="00463906" w:rsidP="00875D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A11EA">
              <w:rPr>
                <w:rFonts w:ascii="Arial" w:hAnsi="Arial" w:cs="Arial"/>
                <w:b/>
                <w:sz w:val="22"/>
                <w:szCs w:val="22"/>
              </w:rPr>
              <w:t>10:</w:t>
            </w:r>
            <w:r w:rsidR="002345E6">
              <w:rPr>
                <w:rFonts w:ascii="Arial" w:hAnsi="Arial" w:cs="Arial"/>
                <w:b/>
                <w:sz w:val="22"/>
                <w:szCs w:val="22"/>
              </w:rPr>
              <w:t>30</w:t>
            </w:r>
            <w:r w:rsidRPr="004A11EA">
              <w:rPr>
                <w:rFonts w:ascii="Arial" w:hAnsi="Arial" w:cs="Arial"/>
                <w:b/>
                <w:sz w:val="22"/>
                <w:szCs w:val="22"/>
              </w:rPr>
              <w:t xml:space="preserve">am – </w:t>
            </w:r>
            <w:r w:rsidR="007157B6" w:rsidRPr="004A11EA">
              <w:rPr>
                <w:rFonts w:ascii="Arial" w:hAnsi="Arial" w:cs="Arial"/>
                <w:b/>
                <w:sz w:val="22"/>
                <w:szCs w:val="22"/>
              </w:rPr>
              <w:t>10:</w:t>
            </w:r>
            <w:r w:rsidR="002345E6">
              <w:rPr>
                <w:rFonts w:ascii="Arial" w:hAnsi="Arial" w:cs="Arial"/>
                <w:b/>
                <w:sz w:val="22"/>
                <w:szCs w:val="22"/>
              </w:rPr>
              <w:t>45</w:t>
            </w:r>
            <w:r w:rsidRPr="004A11EA">
              <w:rPr>
                <w:rFonts w:ascii="Arial" w:hAnsi="Arial" w:cs="Arial"/>
                <w:b/>
                <w:sz w:val="22"/>
                <w:szCs w:val="22"/>
              </w:rPr>
              <w:t>am</w:t>
            </w:r>
          </w:p>
        </w:tc>
        <w:tc>
          <w:tcPr>
            <w:tcW w:w="6363" w:type="dxa"/>
            <w:tcBorders>
              <w:top w:val="single" w:sz="6" w:space="0" w:color="808080"/>
              <w:bottom w:val="single" w:sz="6" w:space="0" w:color="808080"/>
            </w:tcBorders>
            <w:shd w:val="clear" w:color="auto" w:fill="auto"/>
            <w:vAlign w:val="center"/>
          </w:tcPr>
          <w:p w14:paraId="6FF7E8FA" w14:textId="77777777" w:rsidR="00463906" w:rsidRPr="004A11EA" w:rsidRDefault="007157B6" w:rsidP="004A11E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A11EA">
              <w:rPr>
                <w:rFonts w:ascii="Arial" w:hAnsi="Arial" w:cs="Arial"/>
                <w:b/>
                <w:sz w:val="22"/>
                <w:szCs w:val="22"/>
              </w:rPr>
              <w:t>Break</w:t>
            </w:r>
          </w:p>
        </w:tc>
        <w:tc>
          <w:tcPr>
            <w:tcW w:w="2277" w:type="dxa"/>
            <w:shd w:val="clear" w:color="auto" w:fill="FFFFFF"/>
            <w:vAlign w:val="center"/>
          </w:tcPr>
          <w:p w14:paraId="14B1B223" w14:textId="0D361B96" w:rsidR="00463906" w:rsidRPr="004A11EA" w:rsidRDefault="00463906" w:rsidP="007D7C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63906" w:rsidRPr="004A11EA" w14:paraId="4E3D417C" w14:textId="77777777" w:rsidTr="00014C3F">
        <w:trPr>
          <w:trHeight w:val="381"/>
        </w:trPr>
        <w:tc>
          <w:tcPr>
            <w:tcW w:w="2430" w:type="dxa"/>
            <w:shd w:val="clear" w:color="auto" w:fill="FFFFFF"/>
            <w:vAlign w:val="center"/>
          </w:tcPr>
          <w:p w14:paraId="5B98B143" w14:textId="656B376B" w:rsidR="00463906" w:rsidRPr="004A11EA" w:rsidRDefault="0036018B" w:rsidP="00875D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10:</w:t>
            </w:r>
            <w:r w:rsidR="002345E6">
              <w:rPr>
                <w:rFonts w:ascii="Arial" w:hAnsi="Arial" w:cs="Arial"/>
                <w:b/>
                <w:sz w:val="22"/>
                <w:szCs w:val="22"/>
              </w:rPr>
              <w:t>45</w:t>
            </w:r>
            <w:r>
              <w:rPr>
                <w:rFonts w:ascii="Arial" w:hAnsi="Arial" w:cs="Arial"/>
                <w:b/>
                <w:sz w:val="22"/>
                <w:szCs w:val="22"/>
              </w:rPr>
              <w:t>am</w:t>
            </w:r>
            <w:r w:rsidR="00875DD0">
              <w:rPr>
                <w:rFonts w:ascii="Arial" w:hAnsi="Arial" w:cs="Arial"/>
                <w:b/>
                <w:sz w:val="22"/>
                <w:szCs w:val="22"/>
              </w:rPr>
              <w:t xml:space="preserve"> – </w:t>
            </w:r>
            <w:r w:rsidR="002345E6">
              <w:rPr>
                <w:rFonts w:ascii="Arial" w:hAnsi="Arial" w:cs="Arial"/>
                <w:b/>
                <w:sz w:val="22"/>
                <w:szCs w:val="22"/>
              </w:rPr>
              <w:t>11:00am</w:t>
            </w:r>
          </w:p>
        </w:tc>
        <w:tc>
          <w:tcPr>
            <w:tcW w:w="6363" w:type="dxa"/>
            <w:tcBorders>
              <w:top w:val="single" w:sz="6" w:space="0" w:color="808080"/>
              <w:bottom w:val="single" w:sz="6" w:space="0" w:color="808080"/>
            </w:tcBorders>
            <w:shd w:val="clear" w:color="auto" w:fill="auto"/>
            <w:vAlign w:val="center"/>
          </w:tcPr>
          <w:p w14:paraId="0BD52DBD" w14:textId="5C005924" w:rsidR="00FF675A" w:rsidRPr="007D7C93" w:rsidRDefault="0036018B" w:rsidP="003601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D7C93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7D7C93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>st</w:t>
            </w:r>
            <w:r w:rsidRPr="007D7C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Door Prize drawing! </w:t>
            </w:r>
          </w:p>
        </w:tc>
        <w:tc>
          <w:tcPr>
            <w:tcW w:w="2277" w:type="dxa"/>
            <w:shd w:val="clear" w:color="auto" w:fill="FFFFFF"/>
            <w:vAlign w:val="center"/>
          </w:tcPr>
          <w:p w14:paraId="0C4856F9" w14:textId="1468AD05" w:rsidR="00463906" w:rsidRPr="004A11EA" w:rsidRDefault="00463906" w:rsidP="007D7C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345E6" w:rsidRPr="004A11EA" w14:paraId="7EC6DB33" w14:textId="77777777" w:rsidTr="00014C3F">
        <w:trPr>
          <w:trHeight w:val="381"/>
        </w:trPr>
        <w:tc>
          <w:tcPr>
            <w:tcW w:w="2430" w:type="dxa"/>
            <w:shd w:val="clear" w:color="auto" w:fill="FFFFFF"/>
            <w:vAlign w:val="center"/>
          </w:tcPr>
          <w:p w14:paraId="22D49075" w14:textId="6FA1AB78" w:rsidR="002345E6" w:rsidRDefault="002345E6" w:rsidP="00875D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11:00am – 11:15am</w:t>
            </w:r>
          </w:p>
        </w:tc>
        <w:tc>
          <w:tcPr>
            <w:tcW w:w="6363" w:type="dxa"/>
            <w:tcBorders>
              <w:top w:val="single" w:sz="6" w:space="0" w:color="808080"/>
              <w:bottom w:val="single" w:sz="6" w:space="0" w:color="808080"/>
            </w:tcBorders>
            <w:shd w:val="clear" w:color="auto" w:fill="auto"/>
            <w:vAlign w:val="center"/>
          </w:tcPr>
          <w:p w14:paraId="4FB691F9" w14:textId="425BF54D" w:rsidR="002345E6" w:rsidRPr="007D7C93" w:rsidRDefault="002345E6" w:rsidP="003601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Survey </w:t>
            </w:r>
          </w:p>
        </w:tc>
        <w:tc>
          <w:tcPr>
            <w:tcW w:w="2277" w:type="dxa"/>
            <w:shd w:val="clear" w:color="auto" w:fill="FFFFFF"/>
            <w:vAlign w:val="center"/>
          </w:tcPr>
          <w:p w14:paraId="2A0AE383" w14:textId="5CDF2F2C" w:rsidR="002345E6" w:rsidRPr="004A11EA" w:rsidRDefault="002345E6" w:rsidP="007D7C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Terry Perdue</w:t>
            </w:r>
          </w:p>
        </w:tc>
      </w:tr>
      <w:tr w:rsidR="006422E5" w:rsidRPr="004A11EA" w14:paraId="1B793F9C" w14:textId="77777777" w:rsidTr="00014C3F">
        <w:trPr>
          <w:trHeight w:val="345"/>
        </w:trPr>
        <w:tc>
          <w:tcPr>
            <w:tcW w:w="2430" w:type="dxa"/>
            <w:tcBorders>
              <w:bottom w:val="single" w:sz="4" w:space="0" w:color="808080"/>
            </w:tcBorders>
            <w:shd w:val="clear" w:color="auto" w:fill="FFFFFF"/>
            <w:vAlign w:val="center"/>
          </w:tcPr>
          <w:p w14:paraId="1F060046" w14:textId="7E37D669" w:rsidR="006422E5" w:rsidRPr="004A11EA" w:rsidRDefault="002345E6" w:rsidP="00875D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11:15am</w:t>
            </w:r>
            <w:r w:rsidR="0036018B">
              <w:rPr>
                <w:rFonts w:ascii="Arial" w:hAnsi="Arial" w:cs="Arial"/>
                <w:b/>
                <w:sz w:val="22"/>
                <w:szCs w:val="22"/>
              </w:rPr>
              <w:t xml:space="preserve"> - 12:00pm</w:t>
            </w:r>
          </w:p>
        </w:tc>
        <w:tc>
          <w:tcPr>
            <w:tcW w:w="6363" w:type="dxa"/>
            <w:tcBorders>
              <w:top w:val="single" w:sz="6" w:space="0" w:color="808080"/>
              <w:bottom w:val="single" w:sz="6" w:space="0" w:color="808080"/>
            </w:tcBorders>
            <w:shd w:val="clear" w:color="auto" w:fill="auto"/>
            <w:vAlign w:val="center"/>
          </w:tcPr>
          <w:p w14:paraId="4243392B" w14:textId="67F5FBCD" w:rsidR="0026107B" w:rsidRDefault="0036018B" w:rsidP="0036018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Foodbank Panel</w:t>
            </w:r>
          </w:p>
          <w:p w14:paraId="3D115B14" w14:textId="75AFB181" w:rsidR="0082728D" w:rsidRDefault="000A5516" w:rsidP="00434E20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Food </w:t>
            </w:r>
            <w:r w:rsidR="002E7584">
              <w:rPr>
                <w:rFonts w:ascii="Arial" w:hAnsi="Arial" w:cs="Arial"/>
                <w:bCs/>
                <w:sz w:val="22"/>
                <w:szCs w:val="22"/>
              </w:rPr>
              <w:t>Sourcing Update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82728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305AB8" w:rsidRPr="00305AB8">
              <w:rPr>
                <w:rFonts w:ascii="Arial" w:hAnsi="Arial" w:cs="Arial"/>
                <w:bCs/>
                <w:sz w:val="22"/>
                <w:szCs w:val="22"/>
              </w:rPr>
              <w:t xml:space="preserve">Retail Rescue, Online Ordering, </w:t>
            </w:r>
          </w:p>
          <w:p w14:paraId="4445492F" w14:textId="3EDEAF7C" w:rsidR="00B254CE" w:rsidRPr="007D7C93" w:rsidRDefault="00305AB8" w:rsidP="00434E2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5AB8">
              <w:rPr>
                <w:rFonts w:ascii="Arial" w:hAnsi="Arial" w:cs="Arial"/>
                <w:bCs/>
                <w:sz w:val="22"/>
                <w:szCs w:val="22"/>
              </w:rPr>
              <w:t xml:space="preserve">Client Data Tracking, </w:t>
            </w:r>
            <w:r w:rsidR="002345E6">
              <w:rPr>
                <w:rFonts w:ascii="Arial" w:hAnsi="Arial" w:cs="Arial"/>
                <w:bCs/>
                <w:sz w:val="22"/>
                <w:szCs w:val="22"/>
              </w:rPr>
              <w:t>Delivery</w:t>
            </w:r>
            <w:r w:rsidR="0082728D">
              <w:rPr>
                <w:rFonts w:ascii="Arial" w:hAnsi="Arial" w:cs="Arial"/>
                <w:bCs/>
                <w:sz w:val="22"/>
                <w:szCs w:val="22"/>
              </w:rPr>
              <w:t xml:space="preserve"> Schedule</w:t>
            </w:r>
            <w:r w:rsidR="002345E6">
              <w:rPr>
                <w:rFonts w:ascii="Arial" w:hAnsi="Arial" w:cs="Arial"/>
                <w:bCs/>
                <w:sz w:val="22"/>
                <w:szCs w:val="22"/>
              </w:rPr>
              <w:t>, Disaster Planning, and more!</w:t>
            </w:r>
          </w:p>
        </w:tc>
        <w:tc>
          <w:tcPr>
            <w:tcW w:w="2277" w:type="dxa"/>
            <w:tcBorders>
              <w:bottom w:val="single" w:sz="6" w:space="0" w:color="808080"/>
            </w:tcBorders>
            <w:shd w:val="clear" w:color="auto" w:fill="FFFFFF"/>
            <w:vAlign w:val="center"/>
          </w:tcPr>
          <w:p w14:paraId="25BB69D9" w14:textId="77777777" w:rsidR="00014C3F" w:rsidRDefault="00014C3F" w:rsidP="007D7C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Sam Durko</w:t>
            </w:r>
          </w:p>
          <w:p w14:paraId="32AAB25D" w14:textId="77777777" w:rsidR="000A5516" w:rsidRDefault="000A5516" w:rsidP="007D7C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Amberlee Finkes</w:t>
            </w:r>
          </w:p>
          <w:p w14:paraId="59896E4E" w14:textId="77777777" w:rsidR="000A5516" w:rsidRDefault="000A5516" w:rsidP="000A551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Sandra McCauley</w:t>
            </w:r>
          </w:p>
          <w:p w14:paraId="08597BFC" w14:textId="77777777" w:rsidR="000A5516" w:rsidRDefault="000A5516" w:rsidP="000A551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KT Sills</w:t>
            </w:r>
          </w:p>
          <w:p w14:paraId="6BF61742" w14:textId="77777777" w:rsidR="000A5516" w:rsidRDefault="000A5516" w:rsidP="000A551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Scott Stapleton</w:t>
            </w:r>
          </w:p>
          <w:p w14:paraId="31155C0E" w14:textId="74755932" w:rsidR="000A5516" w:rsidRPr="004A11EA" w:rsidRDefault="000A5516" w:rsidP="007D7C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Robert Zohfeld</w:t>
            </w:r>
          </w:p>
        </w:tc>
      </w:tr>
      <w:tr w:rsidR="00120543" w:rsidRPr="004A11EA" w14:paraId="106D66F4" w14:textId="77777777" w:rsidTr="00014C3F">
        <w:trPr>
          <w:trHeight w:val="345"/>
        </w:trPr>
        <w:tc>
          <w:tcPr>
            <w:tcW w:w="2430" w:type="dxa"/>
            <w:tcBorders>
              <w:bottom w:val="single" w:sz="4" w:space="0" w:color="808080"/>
            </w:tcBorders>
            <w:shd w:val="clear" w:color="auto" w:fill="FFFFFF"/>
            <w:vAlign w:val="center"/>
          </w:tcPr>
          <w:p w14:paraId="2477B533" w14:textId="7D154E8F" w:rsidR="00120543" w:rsidRPr="004A11EA" w:rsidRDefault="0036018B" w:rsidP="00875D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12:00p</w:t>
            </w:r>
            <w:r w:rsidR="00120543" w:rsidRPr="004A11EA">
              <w:rPr>
                <w:rFonts w:ascii="Arial" w:hAnsi="Arial" w:cs="Arial"/>
                <w:b/>
                <w:sz w:val="22"/>
                <w:szCs w:val="22"/>
              </w:rPr>
              <w:t>m – 12:</w:t>
            </w:r>
            <w:r>
              <w:rPr>
                <w:rFonts w:ascii="Arial" w:hAnsi="Arial" w:cs="Arial"/>
                <w:b/>
                <w:sz w:val="22"/>
                <w:szCs w:val="22"/>
              </w:rPr>
              <w:t>30</w:t>
            </w:r>
            <w:r w:rsidR="00120543" w:rsidRPr="004A11EA">
              <w:rPr>
                <w:rFonts w:ascii="Arial" w:hAnsi="Arial" w:cs="Arial"/>
                <w:b/>
                <w:sz w:val="22"/>
                <w:szCs w:val="22"/>
              </w:rPr>
              <w:t>pm</w:t>
            </w:r>
          </w:p>
        </w:tc>
        <w:tc>
          <w:tcPr>
            <w:tcW w:w="6363" w:type="dxa"/>
            <w:tcBorders>
              <w:top w:val="single" w:sz="6" w:space="0" w:color="808080"/>
              <w:bottom w:val="single" w:sz="6" w:space="0" w:color="808080"/>
            </w:tcBorders>
            <w:shd w:val="clear" w:color="auto" w:fill="auto"/>
            <w:vAlign w:val="center"/>
          </w:tcPr>
          <w:p w14:paraId="1F6F29F0" w14:textId="7562BCE8" w:rsidR="00120543" w:rsidRPr="004A11EA" w:rsidRDefault="0036018B" w:rsidP="004A11E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LUNCH</w:t>
            </w:r>
            <w:r w:rsidR="00875DD0">
              <w:rPr>
                <w:rFonts w:ascii="Arial" w:hAnsi="Arial" w:cs="Arial"/>
                <w:b/>
                <w:sz w:val="22"/>
                <w:szCs w:val="22"/>
              </w:rPr>
              <w:t xml:space="preserve"> – </w:t>
            </w:r>
            <w:r w:rsidR="00875DD0" w:rsidRPr="00875D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Drop questions </w:t>
            </w:r>
            <w:r w:rsidR="00305AB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during</w:t>
            </w:r>
            <w:r w:rsidR="00875DD0" w:rsidRPr="00875D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lunch for Q&amp;A after!</w:t>
            </w:r>
          </w:p>
        </w:tc>
        <w:tc>
          <w:tcPr>
            <w:tcW w:w="2277" w:type="dxa"/>
            <w:tcBorders>
              <w:bottom w:val="single" w:sz="6" w:space="0" w:color="808080"/>
            </w:tcBorders>
            <w:shd w:val="clear" w:color="auto" w:fill="FFFFFF"/>
            <w:vAlign w:val="center"/>
          </w:tcPr>
          <w:p w14:paraId="06A8AFD0" w14:textId="43EC709B" w:rsidR="00120543" w:rsidRPr="004A11EA" w:rsidRDefault="00120543" w:rsidP="004A11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20543" w:rsidRPr="004A11EA" w14:paraId="208F0AD9" w14:textId="77777777" w:rsidTr="002C6DBE">
        <w:trPr>
          <w:trHeight w:val="471"/>
        </w:trPr>
        <w:tc>
          <w:tcPr>
            <w:tcW w:w="2430" w:type="dxa"/>
            <w:tcBorders>
              <w:top w:val="single" w:sz="6" w:space="0" w:color="808080"/>
            </w:tcBorders>
            <w:shd w:val="clear" w:color="auto" w:fill="FFFFFF"/>
            <w:vAlign w:val="center"/>
          </w:tcPr>
          <w:p w14:paraId="14C6977F" w14:textId="455C18B8" w:rsidR="00120543" w:rsidRPr="002C6DBE" w:rsidRDefault="00120543" w:rsidP="00875D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C6DBE">
              <w:rPr>
                <w:rFonts w:ascii="Arial" w:hAnsi="Arial" w:cs="Arial"/>
                <w:b/>
                <w:sz w:val="22"/>
                <w:szCs w:val="22"/>
              </w:rPr>
              <w:t>12:30</w:t>
            </w:r>
            <w:r w:rsidR="00875DD0">
              <w:rPr>
                <w:rFonts w:ascii="Arial" w:hAnsi="Arial" w:cs="Arial"/>
                <w:b/>
                <w:sz w:val="22"/>
                <w:szCs w:val="22"/>
              </w:rPr>
              <w:t>pm</w:t>
            </w:r>
            <w:r w:rsidRPr="002C6DBE">
              <w:rPr>
                <w:rFonts w:ascii="Arial" w:hAnsi="Arial" w:cs="Arial"/>
                <w:b/>
                <w:sz w:val="22"/>
                <w:szCs w:val="22"/>
              </w:rPr>
              <w:t xml:space="preserve"> – 1</w:t>
            </w:r>
            <w:r w:rsidR="00875DD0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2C6DBE">
              <w:rPr>
                <w:rFonts w:ascii="Arial" w:hAnsi="Arial" w:cs="Arial"/>
                <w:b/>
                <w:sz w:val="22"/>
                <w:szCs w:val="22"/>
              </w:rPr>
              <w:t>:45</w:t>
            </w:r>
            <w:r w:rsidR="00875DD0">
              <w:rPr>
                <w:rFonts w:ascii="Arial" w:hAnsi="Arial" w:cs="Arial"/>
                <w:b/>
                <w:sz w:val="22"/>
                <w:szCs w:val="22"/>
              </w:rPr>
              <w:t>pm</w:t>
            </w:r>
          </w:p>
        </w:tc>
        <w:tc>
          <w:tcPr>
            <w:tcW w:w="6363" w:type="dxa"/>
            <w:tcBorders>
              <w:top w:val="single" w:sz="6" w:space="0" w:color="808080"/>
              <w:bottom w:val="single" w:sz="6" w:space="0" w:color="808080"/>
            </w:tcBorders>
            <w:shd w:val="clear" w:color="auto" w:fill="auto"/>
            <w:vAlign w:val="center"/>
          </w:tcPr>
          <w:p w14:paraId="21AEAF7E" w14:textId="1CC4B6AD" w:rsidR="00FF675A" w:rsidRPr="002C6DBE" w:rsidRDefault="002C6DBE" w:rsidP="004A11EA">
            <w:pPr>
              <w:rPr>
                <w:rFonts w:ascii="Arial" w:hAnsi="Arial" w:cs="Arial"/>
                <w:sz w:val="22"/>
                <w:szCs w:val="22"/>
              </w:rPr>
            </w:pPr>
            <w:r w:rsidRPr="002C6DBE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2C6DBE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nd</w:t>
            </w:r>
            <w:r w:rsidRPr="002C6DBE">
              <w:rPr>
                <w:rFonts w:ascii="Arial" w:hAnsi="Arial" w:cs="Arial"/>
                <w:b/>
                <w:sz w:val="22"/>
                <w:szCs w:val="22"/>
              </w:rPr>
              <w:t xml:space="preserve"> Door Prize Raffle! </w:t>
            </w:r>
          </w:p>
        </w:tc>
        <w:tc>
          <w:tcPr>
            <w:tcW w:w="2277" w:type="dxa"/>
            <w:tcBorders>
              <w:top w:val="single" w:sz="6" w:space="0" w:color="808080"/>
            </w:tcBorders>
            <w:shd w:val="clear" w:color="auto" w:fill="FFFFFF"/>
            <w:vAlign w:val="center"/>
          </w:tcPr>
          <w:p w14:paraId="458F2BC5" w14:textId="4B2B1BB9" w:rsidR="00120543" w:rsidRPr="004A11EA" w:rsidRDefault="00120543" w:rsidP="00DB499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20543" w:rsidRPr="004A11EA" w14:paraId="4AB980DB" w14:textId="77777777" w:rsidTr="002C6DBE">
        <w:tc>
          <w:tcPr>
            <w:tcW w:w="2430" w:type="dxa"/>
            <w:shd w:val="clear" w:color="auto" w:fill="FFFFFF"/>
            <w:vAlign w:val="center"/>
          </w:tcPr>
          <w:p w14:paraId="2A9FD7FD" w14:textId="69F2F0AB" w:rsidR="00120543" w:rsidRPr="00305AB8" w:rsidRDefault="00120543" w:rsidP="00875D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5AB8">
              <w:rPr>
                <w:rFonts w:ascii="Arial" w:hAnsi="Arial" w:cs="Arial"/>
                <w:b/>
                <w:sz w:val="22"/>
                <w:szCs w:val="22"/>
              </w:rPr>
              <w:t>12:</w:t>
            </w:r>
            <w:r w:rsidR="00305AB8" w:rsidRPr="00305AB8">
              <w:rPr>
                <w:rFonts w:ascii="Arial" w:hAnsi="Arial" w:cs="Arial"/>
                <w:b/>
                <w:sz w:val="22"/>
                <w:szCs w:val="22"/>
              </w:rPr>
              <w:t>45</w:t>
            </w:r>
            <w:r w:rsidR="00875DD0" w:rsidRPr="00305AB8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B254CE" w:rsidRPr="00305AB8">
              <w:rPr>
                <w:rFonts w:ascii="Arial" w:hAnsi="Arial" w:cs="Arial"/>
                <w:b/>
                <w:sz w:val="22"/>
                <w:szCs w:val="22"/>
              </w:rPr>
              <w:t>m</w:t>
            </w:r>
            <w:r w:rsidRPr="00305AB8">
              <w:rPr>
                <w:rFonts w:ascii="Arial" w:hAnsi="Arial" w:cs="Arial"/>
                <w:b/>
                <w:sz w:val="22"/>
                <w:szCs w:val="22"/>
              </w:rPr>
              <w:t xml:space="preserve"> – 1:</w:t>
            </w:r>
            <w:r w:rsidR="00B254CE" w:rsidRPr="00305AB8">
              <w:rPr>
                <w:rFonts w:ascii="Arial" w:hAnsi="Arial" w:cs="Arial"/>
                <w:b/>
                <w:sz w:val="22"/>
                <w:szCs w:val="22"/>
              </w:rPr>
              <w:t>00</w:t>
            </w:r>
            <w:r w:rsidR="00875DD0" w:rsidRPr="00305AB8">
              <w:rPr>
                <w:rFonts w:ascii="Arial" w:hAnsi="Arial" w:cs="Arial"/>
                <w:b/>
                <w:sz w:val="22"/>
                <w:szCs w:val="22"/>
              </w:rPr>
              <w:t>pm</w:t>
            </w:r>
          </w:p>
        </w:tc>
        <w:tc>
          <w:tcPr>
            <w:tcW w:w="6363" w:type="dxa"/>
            <w:tcBorders>
              <w:top w:val="single" w:sz="6" w:space="0" w:color="808080"/>
              <w:bottom w:val="single" w:sz="6" w:space="0" w:color="808080"/>
            </w:tcBorders>
            <w:shd w:val="clear" w:color="auto" w:fill="auto"/>
            <w:vAlign w:val="center"/>
          </w:tcPr>
          <w:p w14:paraId="512DBE61" w14:textId="268CBEFF" w:rsidR="002C6DBE" w:rsidRPr="00305AB8" w:rsidRDefault="002C6DBE" w:rsidP="004A11E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5AB8">
              <w:rPr>
                <w:rFonts w:ascii="Arial" w:hAnsi="Arial" w:cs="Arial"/>
                <w:b/>
                <w:sz w:val="22"/>
                <w:szCs w:val="22"/>
              </w:rPr>
              <w:t xml:space="preserve">Q&amp;A Session </w:t>
            </w:r>
          </w:p>
        </w:tc>
        <w:tc>
          <w:tcPr>
            <w:tcW w:w="2277" w:type="dxa"/>
            <w:shd w:val="clear" w:color="auto" w:fill="FFFFFF"/>
            <w:vAlign w:val="center"/>
          </w:tcPr>
          <w:p w14:paraId="62ED754A" w14:textId="42798215" w:rsidR="00120543" w:rsidRPr="004A11EA" w:rsidRDefault="002C6DBE" w:rsidP="00DB49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Foodbank Panel</w:t>
            </w:r>
          </w:p>
        </w:tc>
      </w:tr>
      <w:tr w:rsidR="002345E6" w:rsidRPr="004A11EA" w14:paraId="65849744" w14:textId="77777777" w:rsidTr="002C6DBE">
        <w:tc>
          <w:tcPr>
            <w:tcW w:w="2430" w:type="dxa"/>
            <w:shd w:val="clear" w:color="auto" w:fill="FFFFFF"/>
            <w:vAlign w:val="center"/>
          </w:tcPr>
          <w:p w14:paraId="4E75B47E" w14:textId="7838ECDC" w:rsidR="002345E6" w:rsidRPr="00305AB8" w:rsidRDefault="0027590B" w:rsidP="002759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1:00pm – 1:15pm</w:t>
            </w:r>
          </w:p>
        </w:tc>
        <w:tc>
          <w:tcPr>
            <w:tcW w:w="6363" w:type="dxa"/>
            <w:tcBorders>
              <w:top w:val="single" w:sz="6" w:space="0" w:color="808080"/>
              <w:bottom w:val="single" w:sz="6" w:space="0" w:color="808080"/>
            </w:tcBorders>
            <w:shd w:val="clear" w:color="auto" w:fill="auto"/>
            <w:vAlign w:val="center"/>
          </w:tcPr>
          <w:p w14:paraId="149A2037" w14:textId="191DD3F0" w:rsidR="002345E6" w:rsidRPr="00305AB8" w:rsidRDefault="0027590B" w:rsidP="002345E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Introduction to </w:t>
            </w:r>
            <w:r w:rsidR="00D4766F">
              <w:rPr>
                <w:rFonts w:ascii="Arial" w:hAnsi="Arial" w:cs="Arial"/>
                <w:b/>
                <w:sz w:val="22"/>
                <w:szCs w:val="22"/>
              </w:rPr>
              <w:t>Pantry Training Guide</w:t>
            </w:r>
          </w:p>
        </w:tc>
        <w:tc>
          <w:tcPr>
            <w:tcW w:w="2277" w:type="dxa"/>
            <w:shd w:val="clear" w:color="auto" w:fill="FFFFFF"/>
            <w:vAlign w:val="center"/>
          </w:tcPr>
          <w:p w14:paraId="77D29AAB" w14:textId="4DEF3958" w:rsidR="002345E6" w:rsidRDefault="0027590B" w:rsidP="00DB49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Terry Perdue</w:t>
            </w:r>
          </w:p>
        </w:tc>
      </w:tr>
      <w:tr w:rsidR="002345E6" w:rsidRPr="004A11EA" w14:paraId="725719CF" w14:textId="77777777" w:rsidTr="002C6DBE">
        <w:tc>
          <w:tcPr>
            <w:tcW w:w="2430" w:type="dxa"/>
            <w:shd w:val="clear" w:color="auto" w:fill="FFFFFF"/>
            <w:vAlign w:val="center"/>
          </w:tcPr>
          <w:p w14:paraId="1609C61B" w14:textId="51AAF778" w:rsidR="002345E6" w:rsidRPr="00305AB8" w:rsidRDefault="002345E6" w:rsidP="002345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1:15pm – 2:00pm</w:t>
            </w:r>
          </w:p>
        </w:tc>
        <w:tc>
          <w:tcPr>
            <w:tcW w:w="6363" w:type="dxa"/>
            <w:tcBorders>
              <w:top w:val="single" w:sz="6" w:space="0" w:color="808080"/>
              <w:bottom w:val="single" w:sz="6" w:space="0" w:color="808080"/>
            </w:tcBorders>
            <w:shd w:val="clear" w:color="auto" w:fill="auto"/>
            <w:vAlign w:val="center"/>
          </w:tcPr>
          <w:p w14:paraId="1001A6B2" w14:textId="0E507D56" w:rsidR="002345E6" w:rsidRPr="00E8489C" w:rsidRDefault="002345E6" w:rsidP="0027590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489C">
              <w:rPr>
                <w:rFonts w:ascii="Arial" w:hAnsi="Arial" w:cs="Arial"/>
                <w:b/>
                <w:bCs/>
                <w:sz w:val="22"/>
                <w:szCs w:val="22"/>
              </w:rPr>
              <w:t>Breakout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Groups</w:t>
            </w:r>
            <w:r w:rsidR="00D4766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Pantry Training Guide</w:t>
            </w:r>
          </w:p>
        </w:tc>
        <w:tc>
          <w:tcPr>
            <w:tcW w:w="2277" w:type="dxa"/>
            <w:shd w:val="clear" w:color="auto" w:fill="FFFFFF"/>
            <w:vAlign w:val="center"/>
          </w:tcPr>
          <w:p w14:paraId="62429B4B" w14:textId="77777777" w:rsidR="002345E6" w:rsidRDefault="0027590B" w:rsidP="00DB49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Rob Rogers</w:t>
            </w:r>
          </w:p>
          <w:p w14:paraId="71F9FAAB" w14:textId="77777777" w:rsidR="0027590B" w:rsidRDefault="0027590B" w:rsidP="00DB49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Bill Smith</w:t>
            </w:r>
          </w:p>
          <w:p w14:paraId="2A64A693" w14:textId="2843E97F" w:rsidR="0027590B" w:rsidRPr="004A11EA" w:rsidRDefault="0027590B" w:rsidP="00DB49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Mary Byrne</w:t>
            </w:r>
          </w:p>
        </w:tc>
      </w:tr>
      <w:tr w:rsidR="002345E6" w:rsidRPr="004A11EA" w14:paraId="65058645" w14:textId="77777777" w:rsidTr="002C6DBE">
        <w:tc>
          <w:tcPr>
            <w:tcW w:w="2430" w:type="dxa"/>
            <w:tcBorders>
              <w:bottom w:val="single" w:sz="6" w:space="0" w:color="808080"/>
            </w:tcBorders>
            <w:shd w:val="clear" w:color="auto" w:fill="FFFFFF"/>
            <w:vAlign w:val="center"/>
          </w:tcPr>
          <w:p w14:paraId="49913DC1" w14:textId="26E5711B" w:rsidR="002345E6" w:rsidRPr="00305AB8" w:rsidRDefault="002345E6" w:rsidP="002345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5AB8">
              <w:rPr>
                <w:rFonts w:ascii="Arial" w:hAnsi="Arial" w:cs="Arial"/>
                <w:b/>
                <w:sz w:val="22"/>
                <w:szCs w:val="22"/>
              </w:rPr>
              <w:t>2:00pm</w:t>
            </w:r>
          </w:p>
        </w:tc>
        <w:tc>
          <w:tcPr>
            <w:tcW w:w="6363" w:type="dxa"/>
            <w:tcBorders>
              <w:top w:val="single" w:sz="6" w:space="0" w:color="808080"/>
              <w:bottom w:val="single" w:sz="6" w:space="0" w:color="808080"/>
            </w:tcBorders>
            <w:shd w:val="clear" w:color="auto" w:fill="auto"/>
            <w:vAlign w:val="center"/>
          </w:tcPr>
          <w:p w14:paraId="37994CB3" w14:textId="77777777" w:rsidR="0027590B" w:rsidRDefault="002345E6" w:rsidP="002345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5AB8">
              <w:rPr>
                <w:rFonts w:ascii="Arial" w:hAnsi="Arial" w:cs="Arial"/>
                <w:b/>
                <w:sz w:val="22"/>
                <w:szCs w:val="22"/>
              </w:rPr>
              <w:t xml:space="preserve">Closing Remarks – </w:t>
            </w:r>
          </w:p>
          <w:p w14:paraId="63FAFA0A" w14:textId="5D29D315" w:rsidR="002345E6" w:rsidRPr="00305AB8" w:rsidRDefault="002345E6" w:rsidP="0027590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5AB8">
              <w:rPr>
                <w:rFonts w:ascii="Arial" w:hAnsi="Arial" w:cs="Arial"/>
                <w:b/>
                <w:sz w:val="22"/>
                <w:szCs w:val="22"/>
              </w:rPr>
              <w:t>Conference Evaluation Form</w:t>
            </w:r>
            <w:r w:rsidR="0027590B">
              <w:rPr>
                <w:rFonts w:ascii="Arial" w:hAnsi="Arial" w:cs="Arial"/>
                <w:b/>
                <w:sz w:val="22"/>
                <w:szCs w:val="22"/>
              </w:rPr>
              <w:t xml:space="preserve"> &amp; $100 Credit</w:t>
            </w:r>
          </w:p>
        </w:tc>
        <w:tc>
          <w:tcPr>
            <w:tcW w:w="2277" w:type="dxa"/>
            <w:tcBorders>
              <w:bottom w:val="single" w:sz="6" w:space="0" w:color="808080"/>
            </w:tcBorders>
            <w:shd w:val="clear" w:color="auto" w:fill="FFFFFF"/>
            <w:vAlign w:val="center"/>
          </w:tcPr>
          <w:p w14:paraId="2E57452C" w14:textId="1EB1F015" w:rsidR="002345E6" w:rsidRPr="004A11EA" w:rsidRDefault="002345E6" w:rsidP="00DB49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Terry Perdue</w:t>
            </w:r>
          </w:p>
        </w:tc>
      </w:tr>
    </w:tbl>
    <w:p w14:paraId="4F290967" w14:textId="2FC6C149" w:rsidR="0099063D" w:rsidRPr="00C64924" w:rsidRDefault="0082728D" w:rsidP="004A11EA">
      <w:pPr>
        <w:jc w:val="center"/>
        <w:rPr>
          <w:rFonts w:ascii="Arial" w:hAnsi="Arial" w:cs="Arial"/>
          <w:i/>
          <w:sz w:val="24"/>
        </w:rPr>
      </w:pPr>
      <w:r w:rsidRPr="00FC3528">
        <w:rPr>
          <w:rFonts w:ascii="Arial" w:hAnsi="Arial" w:cs="Arial"/>
          <w:i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3F4CA9F2" wp14:editId="51FD653E">
                <wp:simplePos x="0" y="0"/>
                <wp:positionH relativeFrom="column">
                  <wp:posOffset>657225</wp:posOffset>
                </wp:positionH>
                <wp:positionV relativeFrom="paragraph">
                  <wp:posOffset>65405</wp:posOffset>
                </wp:positionV>
                <wp:extent cx="4419600" cy="16287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9600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771042" w14:textId="5C8183AC" w:rsidR="00072324" w:rsidRPr="0027590B" w:rsidRDefault="00FC3528" w:rsidP="00FC3528">
                            <w:pPr>
                              <w:jc w:val="center"/>
                              <w:rPr>
                                <w:rFonts w:ascii="Daytona Condensed" w:hAnsi="Daytona Condensed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27590B">
                              <w:rPr>
                                <w:rFonts w:ascii="Daytona Condensed" w:hAnsi="Daytona Condensed"/>
                                <w:sz w:val="28"/>
                                <w:szCs w:val="28"/>
                                <w:u w:val="single"/>
                              </w:rPr>
                              <w:t xml:space="preserve">Mission </w:t>
                            </w:r>
                          </w:p>
                          <w:p w14:paraId="60C5ADFA" w14:textId="527CE5D0" w:rsidR="00434E20" w:rsidRPr="0027590B" w:rsidRDefault="00072324" w:rsidP="00FC3528">
                            <w:pPr>
                              <w:jc w:val="center"/>
                              <w:rPr>
                                <w:rFonts w:ascii="Daytona Condensed" w:hAnsi="Daytona Condensed"/>
                                <w:sz w:val="28"/>
                                <w:szCs w:val="28"/>
                              </w:rPr>
                            </w:pPr>
                            <w:r w:rsidRPr="0027590B">
                              <w:rPr>
                                <w:rFonts w:ascii="Daytona Condensed" w:hAnsi="Daytona Condensed"/>
                                <w:sz w:val="28"/>
                                <w:szCs w:val="28"/>
                              </w:rPr>
                              <w:t>T</w:t>
                            </w:r>
                            <w:r w:rsidR="00FC3528" w:rsidRPr="0027590B">
                              <w:rPr>
                                <w:rFonts w:ascii="Daytona Condensed" w:hAnsi="Daytona Condensed"/>
                                <w:sz w:val="28"/>
                                <w:szCs w:val="28"/>
                              </w:rPr>
                              <w:t>o find, rescue, and distribute food to people living in poverty through an efficient network</w:t>
                            </w:r>
                            <w:r w:rsidR="00434E20" w:rsidRPr="0027590B">
                              <w:rPr>
                                <w:rFonts w:ascii="Daytona Condensed" w:hAnsi="Daytona Condensed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6A2A2F8" w14:textId="77777777" w:rsidR="00434E20" w:rsidRPr="0027590B" w:rsidRDefault="00434E20" w:rsidP="00FC3528">
                            <w:pPr>
                              <w:jc w:val="center"/>
                              <w:rPr>
                                <w:rFonts w:ascii="Daytona Condensed" w:hAnsi="Daytona Condensed"/>
                                <w:sz w:val="20"/>
                                <w:szCs w:val="20"/>
                              </w:rPr>
                            </w:pPr>
                          </w:p>
                          <w:p w14:paraId="635BC40C" w14:textId="6FA5402A" w:rsidR="00434E20" w:rsidRPr="0027590B" w:rsidRDefault="00434E20" w:rsidP="00FC3528">
                            <w:pPr>
                              <w:jc w:val="center"/>
                              <w:rPr>
                                <w:rFonts w:ascii="Daytona Condensed" w:hAnsi="Daytona Condensed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27590B">
                              <w:rPr>
                                <w:rFonts w:ascii="Daytona Condensed" w:hAnsi="Daytona Condensed"/>
                                <w:sz w:val="28"/>
                                <w:szCs w:val="28"/>
                                <w:u w:val="single"/>
                              </w:rPr>
                              <w:t>Vision</w:t>
                            </w:r>
                          </w:p>
                          <w:p w14:paraId="5B24F147" w14:textId="3331F3EA" w:rsidR="00FC3528" w:rsidRPr="0027590B" w:rsidRDefault="00FC3528" w:rsidP="00FC3528">
                            <w:pPr>
                              <w:jc w:val="center"/>
                              <w:rPr>
                                <w:rFonts w:ascii="Daytona Condensed" w:hAnsi="Daytona Condensed"/>
                                <w:sz w:val="28"/>
                                <w:szCs w:val="28"/>
                              </w:rPr>
                            </w:pPr>
                            <w:r w:rsidRPr="0027590B">
                              <w:rPr>
                                <w:rFonts w:ascii="Daytona Condensed" w:hAnsi="Daytona Condense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345E6" w:rsidRPr="0027590B">
                              <w:rPr>
                                <w:rFonts w:ascii="Daytona Condensed" w:hAnsi="Daytona Condensed"/>
                                <w:sz w:val="28"/>
                                <w:szCs w:val="28"/>
                              </w:rPr>
                              <w:t>U</w:t>
                            </w:r>
                            <w:r w:rsidRPr="0027590B">
                              <w:rPr>
                                <w:rFonts w:ascii="Daytona Condensed" w:hAnsi="Daytona Condensed"/>
                                <w:sz w:val="28"/>
                                <w:szCs w:val="28"/>
                              </w:rPr>
                              <w:t>nit</w:t>
                            </w:r>
                            <w:r w:rsidR="002345E6" w:rsidRPr="0027590B">
                              <w:rPr>
                                <w:rFonts w:ascii="Daytona Condensed" w:hAnsi="Daytona Condensed"/>
                                <w:sz w:val="28"/>
                                <w:szCs w:val="28"/>
                              </w:rPr>
                              <w:t>e</w:t>
                            </w:r>
                            <w:r w:rsidRPr="0027590B">
                              <w:rPr>
                                <w:rFonts w:ascii="Daytona Condensed" w:hAnsi="Daytona Condensed"/>
                                <w:sz w:val="28"/>
                                <w:szCs w:val="28"/>
                              </w:rPr>
                              <w:t xml:space="preserve"> the public and private sectors</w:t>
                            </w:r>
                            <w:r w:rsidR="002345E6" w:rsidRPr="0027590B">
                              <w:rPr>
                                <w:rFonts w:ascii="Daytona Condensed" w:hAnsi="Daytona Condensed"/>
                                <w:sz w:val="28"/>
                                <w:szCs w:val="28"/>
                              </w:rPr>
                              <w:t>,</w:t>
                            </w:r>
                            <w:r w:rsidRPr="0027590B">
                              <w:rPr>
                                <w:rFonts w:ascii="Daytona Condensed" w:hAnsi="Daytona Condensed"/>
                                <w:sz w:val="28"/>
                                <w:szCs w:val="28"/>
                              </w:rPr>
                              <w:t xml:space="preserve"> to raise awareness about the impact of poverty.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CA9F2" id="Text Box 2" o:spid="_x0000_s1027" type="#_x0000_t202" style="position:absolute;left:0;text-align:left;margin-left:51.75pt;margin-top:5.15pt;width:348pt;height:128.2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" stroked="f">
                <v:textbox>
                  <w:txbxContent>
                    <w:p w14:paraId="0C771042" w14:textId="5C8183AC" w:rsidR="00072324" w:rsidRPr="0027590B" w:rsidRDefault="00FC3528" w:rsidP="00FC3528">
                      <w:pPr>
                        <w:jc w:val="center"/>
                        <w:rPr>
                          <w:rFonts w:ascii="Daytona Condensed" w:hAnsi="Daytona Condensed"/>
                          <w:sz w:val="28"/>
                          <w:szCs w:val="28"/>
                          <w:u w:val="single"/>
                        </w:rPr>
                      </w:pPr>
                      <w:r w:rsidRPr="0027590B">
                        <w:rPr>
                          <w:rFonts w:ascii="Daytona Condensed" w:hAnsi="Daytona Condensed"/>
                          <w:sz w:val="28"/>
                          <w:szCs w:val="28"/>
                          <w:u w:val="single"/>
                        </w:rPr>
                        <w:t xml:space="preserve">Mission </w:t>
                      </w:r>
                    </w:p>
                    <w:p w14:paraId="60C5ADFA" w14:textId="527CE5D0" w:rsidR="00434E20" w:rsidRPr="0027590B" w:rsidRDefault="00072324" w:rsidP="00FC3528">
                      <w:pPr>
                        <w:jc w:val="center"/>
                        <w:rPr>
                          <w:rFonts w:ascii="Daytona Condensed" w:hAnsi="Daytona Condensed"/>
                          <w:sz w:val="28"/>
                          <w:szCs w:val="28"/>
                        </w:rPr>
                      </w:pPr>
                      <w:r w:rsidRPr="0027590B">
                        <w:rPr>
                          <w:rFonts w:ascii="Daytona Condensed" w:hAnsi="Daytona Condensed"/>
                          <w:sz w:val="28"/>
                          <w:szCs w:val="28"/>
                        </w:rPr>
                        <w:t>T</w:t>
                      </w:r>
                      <w:r w:rsidR="00FC3528" w:rsidRPr="0027590B">
                        <w:rPr>
                          <w:rFonts w:ascii="Daytona Condensed" w:hAnsi="Daytona Condensed"/>
                          <w:sz w:val="28"/>
                          <w:szCs w:val="28"/>
                        </w:rPr>
                        <w:t>o find, rescue, and distribute food to people living in poverty through an efficient network</w:t>
                      </w:r>
                      <w:r w:rsidR="00434E20" w:rsidRPr="0027590B">
                        <w:rPr>
                          <w:rFonts w:ascii="Daytona Condensed" w:hAnsi="Daytona Condensed"/>
                          <w:sz w:val="28"/>
                          <w:szCs w:val="28"/>
                        </w:rPr>
                        <w:t>.</w:t>
                      </w:r>
                    </w:p>
                    <w:p w14:paraId="56A2A2F8" w14:textId="77777777" w:rsidR="00434E20" w:rsidRPr="0027590B" w:rsidRDefault="00434E20" w:rsidP="00FC3528">
                      <w:pPr>
                        <w:jc w:val="center"/>
                        <w:rPr>
                          <w:rFonts w:ascii="Daytona Condensed" w:hAnsi="Daytona Condensed"/>
                          <w:sz w:val="20"/>
                          <w:szCs w:val="20"/>
                        </w:rPr>
                      </w:pPr>
                    </w:p>
                    <w:p w14:paraId="635BC40C" w14:textId="6FA5402A" w:rsidR="00434E20" w:rsidRPr="0027590B" w:rsidRDefault="00434E20" w:rsidP="00FC3528">
                      <w:pPr>
                        <w:jc w:val="center"/>
                        <w:rPr>
                          <w:rFonts w:ascii="Daytona Condensed" w:hAnsi="Daytona Condensed"/>
                          <w:sz w:val="28"/>
                          <w:szCs w:val="28"/>
                          <w:u w:val="single"/>
                        </w:rPr>
                      </w:pPr>
                      <w:r w:rsidRPr="0027590B">
                        <w:rPr>
                          <w:rFonts w:ascii="Daytona Condensed" w:hAnsi="Daytona Condensed"/>
                          <w:sz w:val="28"/>
                          <w:szCs w:val="28"/>
                          <w:u w:val="single"/>
                        </w:rPr>
                        <w:t>Vision</w:t>
                      </w:r>
                    </w:p>
                    <w:p w14:paraId="5B24F147" w14:textId="3331F3EA" w:rsidR="00FC3528" w:rsidRPr="0027590B" w:rsidRDefault="00FC3528" w:rsidP="00FC3528">
                      <w:pPr>
                        <w:jc w:val="center"/>
                        <w:rPr>
                          <w:rFonts w:ascii="Daytona Condensed" w:hAnsi="Daytona Condensed"/>
                          <w:sz w:val="28"/>
                          <w:szCs w:val="28"/>
                        </w:rPr>
                      </w:pPr>
                      <w:r w:rsidRPr="0027590B">
                        <w:rPr>
                          <w:rFonts w:ascii="Daytona Condensed" w:hAnsi="Daytona Condensed"/>
                          <w:sz w:val="28"/>
                          <w:szCs w:val="28"/>
                        </w:rPr>
                        <w:t xml:space="preserve"> </w:t>
                      </w:r>
                      <w:r w:rsidR="002345E6" w:rsidRPr="0027590B">
                        <w:rPr>
                          <w:rFonts w:ascii="Daytona Condensed" w:hAnsi="Daytona Condensed"/>
                          <w:sz w:val="28"/>
                          <w:szCs w:val="28"/>
                        </w:rPr>
                        <w:t>U</w:t>
                      </w:r>
                      <w:r w:rsidRPr="0027590B">
                        <w:rPr>
                          <w:rFonts w:ascii="Daytona Condensed" w:hAnsi="Daytona Condensed"/>
                          <w:sz w:val="28"/>
                          <w:szCs w:val="28"/>
                        </w:rPr>
                        <w:t>nit</w:t>
                      </w:r>
                      <w:r w:rsidR="002345E6" w:rsidRPr="0027590B">
                        <w:rPr>
                          <w:rFonts w:ascii="Daytona Condensed" w:hAnsi="Daytona Condensed"/>
                          <w:sz w:val="28"/>
                          <w:szCs w:val="28"/>
                        </w:rPr>
                        <w:t>e</w:t>
                      </w:r>
                      <w:r w:rsidRPr="0027590B">
                        <w:rPr>
                          <w:rFonts w:ascii="Daytona Condensed" w:hAnsi="Daytona Condensed"/>
                          <w:sz w:val="28"/>
                          <w:szCs w:val="28"/>
                        </w:rPr>
                        <w:t xml:space="preserve"> the public and private sectors</w:t>
                      </w:r>
                      <w:r w:rsidR="002345E6" w:rsidRPr="0027590B">
                        <w:rPr>
                          <w:rFonts w:ascii="Daytona Condensed" w:hAnsi="Daytona Condensed"/>
                          <w:sz w:val="28"/>
                          <w:szCs w:val="28"/>
                        </w:rPr>
                        <w:t>,</w:t>
                      </w:r>
                      <w:r w:rsidRPr="0027590B">
                        <w:rPr>
                          <w:rFonts w:ascii="Daytona Condensed" w:hAnsi="Daytona Condensed"/>
                          <w:sz w:val="28"/>
                          <w:szCs w:val="28"/>
                        </w:rPr>
                        <w:t xml:space="preserve"> to raise awareness about the impact of poverty.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99063D" w:rsidRPr="00C64924" w:rsidSect="00927824">
      <w:pgSz w:w="12240" w:h="15840" w:code="1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Daytona Condensed">
    <w:charset w:val="00"/>
    <w:family w:val="swiss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727D3"/>
    <w:multiLevelType w:val="hybridMultilevel"/>
    <w:tmpl w:val="E21604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285B60"/>
    <w:multiLevelType w:val="hybridMultilevel"/>
    <w:tmpl w:val="97EA5C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E46859"/>
    <w:multiLevelType w:val="hybridMultilevel"/>
    <w:tmpl w:val="D8C243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C73E3C"/>
    <w:multiLevelType w:val="hybridMultilevel"/>
    <w:tmpl w:val="73388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972581"/>
    <w:multiLevelType w:val="hybridMultilevel"/>
    <w:tmpl w:val="EF46EB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7C01C8"/>
    <w:multiLevelType w:val="hybridMultilevel"/>
    <w:tmpl w:val="060C4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046584">
    <w:abstractNumId w:val="4"/>
  </w:num>
  <w:num w:numId="2" w16cid:durableId="906695815">
    <w:abstractNumId w:val="0"/>
  </w:num>
  <w:num w:numId="3" w16cid:durableId="708578544">
    <w:abstractNumId w:val="1"/>
  </w:num>
  <w:num w:numId="4" w16cid:durableId="677074511">
    <w:abstractNumId w:val="2"/>
  </w:num>
  <w:num w:numId="5" w16cid:durableId="629289594">
    <w:abstractNumId w:val="3"/>
  </w:num>
  <w:num w:numId="6" w16cid:durableId="20883833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5BCE"/>
    <w:rsid w:val="00007273"/>
    <w:rsid w:val="00014C3F"/>
    <w:rsid w:val="00025C4D"/>
    <w:rsid w:val="00026B27"/>
    <w:rsid w:val="0003515E"/>
    <w:rsid w:val="0005478F"/>
    <w:rsid w:val="00056D5F"/>
    <w:rsid w:val="00072324"/>
    <w:rsid w:val="00080610"/>
    <w:rsid w:val="000863F2"/>
    <w:rsid w:val="000A54B3"/>
    <w:rsid w:val="000A5516"/>
    <w:rsid w:val="000B3CD6"/>
    <w:rsid w:val="000B59B1"/>
    <w:rsid w:val="000C3D1F"/>
    <w:rsid w:val="000E6EC2"/>
    <w:rsid w:val="000F5C43"/>
    <w:rsid w:val="00110212"/>
    <w:rsid w:val="00112799"/>
    <w:rsid w:val="00120543"/>
    <w:rsid w:val="0012599E"/>
    <w:rsid w:val="0013275B"/>
    <w:rsid w:val="00142465"/>
    <w:rsid w:val="00167B33"/>
    <w:rsid w:val="00172112"/>
    <w:rsid w:val="001753A9"/>
    <w:rsid w:val="001817D1"/>
    <w:rsid w:val="00197AB8"/>
    <w:rsid w:val="001A36EF"/>
    <w:rsid w:val="001B26AC"/>
    <w:rsid w:val="001D3A53"/>
    <w:rsid w:val="001E64C6"/>
    <w:rsid w:val="00205CD7"/>
    <w:rsid w:val="00217937"/>
    <w:rsid w:val="002345E6"/>
    <w:rsid w:val="00240F83"/>
    <w:rsid w:val="0026107B"/>
    <w:rsid w:val="0026139E"/>
    <w:rsid w:val="0026446B"/>
    <w:rsid w:val="0027590B"/>
    <w:rsid w:val="002906DD"/>
    <w:rsid w:val="002C18BE"/>
    <w:rsid w:val="002C6DBE"/>
    <w:rsid w:val="002D375D"/>
    <w:rsid w:val="002E7584"/>
    <w:rsid w:val="00305383"/>
    <w:rsid w:val="00305AB8"/>
    <w:rsid w:val="003133BC"/>
    <w:rsid w:val="00326BF6"/>
    <w:rsid w:val="00330014"/>
    <w:rsid w:val="0033534A"/>
    <w:rsid w:val="0034053F"/>
    <w:rsid w:val="003507C5"/>
    <w:rsid w:val="0036018B"/>
    <w:rsid w:val="00383E73"/>
    <w:rsid w:val="003B3DA2"/>
    <w:rsid w:val="003C6487"/>
    <w:rsid w:val="003E0992"/>
    <w:rsid w:val="003E7D43"/>
    <w:rsid w:val="00402C59"/>
    <w:rsid w:val="00406AD1"/>
    <w:rsid w:val="004119BC"/>
    <w:rsid w:val="00420455"/>
    <w:rsid w:val="0042209E"/>
    <w:rsid w:val="00434E20"/>
    <w:rsid w:val="00435FC5"/>
    <w:rsid w:val="004365D3"/>
    <w:rsid w:val="00440CE9"/>
    <w:rsid w:val="00453BFF"/>
    <w:rsid w:val="00463906"/>
    <w:rsid w:val="00480F13"/>
    <w:rsid w:val="004A11EA"/>
    <w:rsid w:val="004C42F3"/>
    <w:rsid w:val="004D67E4"/>
    <w:rsid w:val="004D7592"/>
    <w:rsid w:val="004F1CAC"/>
    <w:rsid w:val="004F3C04"/>
    <w:rsid w:val="005068EC"/>
    <w:rsid w:val="00516ED3"/>
    <w:rsid w:val="005202AA"/>
    <w:rsid w:val="00536A44"/>
    <w:rsid w:val="0054347B"/>
    <w:rsid w:val="0055278C"/>
    <w:rsid w:val="00555145"/>
    <w:rsid w:val="00561D34"/>
    <w:rsid w:val="00566DA0"/>
    <w:rsid w:val="00573682"/>
    <w:rsid w:val="00574231"/>
    <w:rsid w:val="005909CE"/>
    <w:rsid w:val="005A3B0F"/>
    <w:rsid w:val="005B4924"/>
    <w:rsid w:val="005B56E5"/>
    <w:rsid w:val="005D4C91"/>
    <w:rsid w:val="005D672D"/>
    <w:rsid w:val="005E4C6B"/>
    <w:rsid w:val="00605799"/>
    <w:rsid w:val="006072BF"/>
    <w:rsid w:val="00617A0A"/>
    <w:rsid w:val="00625138"/>
    <w:rsid w:val="006255BB"/>
    <w:rsid w:val="006422E5"/>
    <w:rsid w:val="00643318"/>
    <w:rsid w:val="00645C6D"/>
    <w:rsid w:val="006464C1"/>
    <w:rsid w:val="00662B08"/>
    <w:rsid w:val="00665DFC"/>
    <w:rsid w:val="00675675"/>
    <w:rsid w:val="006C1418"/>
    <w:rsid w:val="006C51D6"/>
    <w:rsid w:val="006D358C"/>
    <w:rsid w:val="006E0965"/>
    <w:rsid w:val="006F46B2"/>
    <w:rsid w:val="007068D6"/>
    <w:rsid w:val="00706923"/>
    <w:rsid w:val="007157B6"/>
    <w:rsid w:val="00717107"/>
    <w:rsid w:val="0073216F"/>
    <w:rsid w:val="007502EF"/>
    <w:rsid w:val="00754444"/>
    <w:rsid w:val="00780521"/>
    <w:rsid w:val="00782C09"/>
    <w:rsid w:val="00792756"/>
    <w:rsid w:val="007A0F05"/>
    <w:rsid w:val="007A2416"/>
    <w:rsid w:val="007B5395"/>
    <w:rsid w:val="007D34A7"/>
    <w:rsid w:val="007D7C93"/>
    <w:rsid w:val="007E35D7"/>
    <w:rsid w:val="007E6E65"/>
    <w:rsid w:val="0080308E"/>
    <w:rsid w:val="00806864"/>
    <w:rsid w:val="0082449D"/>
    <w:rsid w:val="00825DCE"/>
    <w:rsid w:val="0082728D"/>
    <w:rsid w:val="008467A1"/>
    <w:rsid w:val="00855CA2"/>
    <w:rsid w:val="00875DD0"/>
    <w:rsid w:val="008A6025"/>
    <w:rsid w:val="008B2BB3"/>
    <w:rsid w:val="008C2466"/>
    <w:rsid w:val="008D2A5A"/>
    <w:rsid w:val="008E6602"/>
    <w:rsid w:val="008F6784"/>
    <w:rsid w:val="00900CCB"/>
    <w:rsid w:val="00904917"/>
    <w:rsid w:val="0091746F"/>
    <w:rsid w:val="00927824"/>
    <w:rsid w:val="00941562"/>
    <w:rsid w:val="0096179F"/>
    <w:rsid w:val="00974D5D"/>
    <w:rsid w:val="00984F8B"/>
    <w:rsid w:val="0099063D"/>
    <w:rsid w:val="009A3458"/>
    <w:rsid w:val="009A34C7"/>
    <w:rsid w:val="009A3546"/>
    <w:rsid w:val="009A5160"/>
    <w:rsid w:val="009D1A93"/>
    <w:rsid w:val="009D33F3"/>
    <w:rsid w:val="009E04D3"/>
    <w:rsid w:val="00A007E2"/>
    <w:rsid w:val="00A05146"/>
    <w:rsid w:val="00A142DB"/>
    <w:rsid w:val="00A32BE1"/>
    <w:rsid w:val="00A54528"/>
    <w:rsid w:val="00A62E52"/>
    <w:rsid w:val="00A71925"/>
    <w:rsid w:val="00A76C25"/>
    <w:rsid w:val="00AA5E36"/>
    <w:rsid w:val="00AB2F30"/>
    <w:rsid w:val="00AC0889"/>
    <w:rsid w:val="00AC4573"/>
    <w:rsid w:val="00AF1B77"/>
    <w:rsid w:val="00B03F51"/>
    <w:rsid w:val="00B10549"/>
    <w:rsid w:val="00B1697F"/>
    <w:rsid w:val="00B17908"/>
    <w:rsid w:val="00B24216"/>
    <w:rsid w:val="00B254CE"/>
    <w:rsid w:val="00B352B0"/>
    <w:rsid w:val="00B3720F"/>
    <w:rsid w:val="00B67FC1"/>
    <w:rsid w:val="00B74053"/>
    <w:rsid w:val="00B776F6"/>
    <w:rsid w:val="00B80CB6"/>
    <w:rsid w:val="00B918B0"/>
    <w:rsid w:val="00BA3F90"/>
    <w:rsid w:val="00BA6CED"/>
    <w:rsid w:val="00BC548A"/>
    <w:rsid w:val="00BC70EA"/>
    <w:rsid w:val="00BD59BD"/>
    <w:rsid w:val="00C008AC"/>
    <w:rsid w:val="00C05330"/>
    <w:rsid w:val="00C2538A"/>
    <w:rsid w:val="00C55384"/>
    <w:rsid w:val="00C610B0"/>
    <w:rsid w:val="00C61C41"/>
    <w:rsid w:val="00C62EF9"/>
    <w:rsid w:val="00C64924"/>
    <w:rsid w:val="00C7002E"/>
    <w:rsid w:val="00C82D2B"/>
    <w:rsid w:val="00C86BB5"/>
    <w:rsid w:val="00C9207F"/>
    <w:rsid w:val="00C93CB4"/>
    <w:rsid w:val="00CB08BC"/>
    <w:rsid w:val="00CB1D56"/>
    <w:rsid w:val="00CB27E8"/>
    <w:rsid w:val="00CD65CE"/>
    <w:rsid w:val="00CF40DC"/>
    <w:rsid w:val="00D100E0"/>
    <w:rsid w:val="00D1344D"/>
    <w:rsid w:val="00D371E4"/>
    <w:rsid w:val="00D4325B"/>
    <w:rsid w:val="00D45C79"/>
    <w:rsid w:val="00D4766F"/>
    <w:rsid w:val="00D66514"/>
    <w:rsid w:val="00D75BCE"/>
    <w:rsid w:val="00DA7E70"/>
    <w:rsid w:val="00DB499E"/>
    <w:rsid w:val="00DC76C5"/>
    <w:rsid w:val="00DE6D70"/>
    <w:rsid w:val="00DF0883"/>
    <w:rsid w:val="00DF2997"/>
    <w:rsid w:val="00DF2C8E"/>
    <w:rsid w:val="00E242F6"/>
    <w:rsid w:val="00E25F64"/>
    <w:rsid w:val="00E34F1A"/>
    <w:rsid w:val="00E35215"/>
    <w:rsid w:val="00E47EDD"/>
    <w:rsid w:val="00E51C1E"/>
    <w:rsid w:val="00E51C70"/>
    <w:rsid w:val="00E62E18"/>
    <w:rsid w:val="00E7084B"/>
    <w:rsid w:val="00E773C4"/>
    <w:rsid w:val="00E77A9A"/>
    <w:rsid w:val="00E84434"/>
    <w:rsid w:val="00E8489C"/>
    <w:rsid w:val="00EA1D85"/>
    <w:rsid w:val="00EA7F3A"/>
    <w:rsid w:val="00EB1734"/>
    <w:rsid w:val="00EB39AC"/>
    <w:rsid w:val="00EC4E2A"/>
    <w:rsid w:val="00ED0D0F"/>
    <w:rsid w:val="00EF0E96"/>
    <w:rsid w:val="00EF1B4F"/>
    <w:rsid w:val="00F14F76"/>
    <w:rsid w:val="00F16230"/>
    <w:rsid w:val="00F26D58"/>
    <w:rsid w:val="00F32A9A"/>
    <w:rsid w:val="00F54DBF"/>
    <w:rsid w:val="00F70D8D"/>
    <w:rsid w:val="00F7182A"/>
    <w:rsid w:val="00F850DE"/>
    <w:rsid w:val="00F86D81"/>
    <w:rsid w:val="00F92B5B"/>
    <w:rsid w:val="00FA52B7"/>
    <w:rsid w:val="00FC17B2"/>
    <w:rsid w:val="00FC3528"/>
    <w:rsid w:val="00FD326D"/>
    <w:rsid w:val="00FF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3C1E2A"/>
  <w15:docId w15:val="{8420F4B8-D6B4-495D-B478-A2A718541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5383"/>
    <w:rPr>
      <w:rFonts w:ascii="Trebuchet MS" w:hAnsi="Trebuchet MS"/>
      <w:sz w:val="18"/>
      <w:szCs w:val="24"/>
    </w:rPr>
  </w:style>
  <w:style w:type="paragraph" w:styleId="Heading1">
    <w:name w:val="heading 1"/>
    <w:basedOn w:val="Normal"/>
    <w:next w:val="Normal"/>
    <w:qFormat/>
    <w:rsid w:val="00DC76C5"/>
    <w:pPr>
      <w:outlineLvl w:val="0"/>
    </w:pPr>
    <w:rPr>
      <w:sz w:val="52"/>
      <w:szCs w:val="48"/>
    </w:rPr>
  </w:style>
  <w:style w:type="paragraph" w:styleId="Heading2">
    <w:name w:val="heading 2"/>
    <w:basedOn w:val="Normal"/>
    <w:next w:val="Normal"/>
    <w:link w:val="Heading2Char"/>
    <w:qFormat/>
    <w:rsid w:val="006072BF"/>
    <w:pPr>
      <w:outlineLvl w:val="1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072BF"/>
    <w:rPr>
      <w:rFonts w:ascii="Trebuchet MS" w:hAnsi="Trebuchet MS"/>
      <w:b/>
      <w:lang w:val="en-US" w:eastAsia="en-US" w:bidi="ar-SA"/>
    </w:rPr>
  </w:style>
  <w:style w:type="paragraph" w:customStyle="1" w:styleId="Tracks">
    <w:name w:val="Tracks"/>
    <w:basedOn w:val="Normal"/>
    <w:rsid w:val="004119BC"/>
    <w:rPr>
      <w:sz w:val="20"/>
      <w:szCs w:val="20"/>
    </w:rPr>
  </w:style>
  <w:style w:type="paragraph" w:customStyle="1" w:styleId="Time">
    <w:name w:val="Time"/>
    <w:basedOn w:val="Normal"/>
    <w:rsid w:val="00FA52B7"/>
    <w:pPr>
      <w:spacing w:before="80"/>
    </w:pPr>
    <w:rPr>
      <w:spacing w:val="10"/>
      <w:sz w:val="16"/>
      <w:szCs w:val="16"/>
    </w:rPr>
  </w:style>
  <w:style w:type="paragraph" w:customStyle="1" w:styleId="Session">
    <w:name w:val="Session"/>
    <w:basedOn w:val="Normal"/>
    <w:rsid w:val="00974D5D"/>
    <w:pPr>
      <w:jc w:val="center"/>
    </w:pPr>
    <w:rPr>
      <w:szCs w:val="18"/>
    </w:rPr>
  </w:style>
  <w:style w:type="paragraph" w:styleId="BalloonText">
    <w:name w:val="Balloon Text"/>
    <w:basedOn w:val="Normal"/>
    <w:semiHidden/>
    <w:rsid w:val="00DF0883"/>
    <w:rPr>
      <w:rFonts w:ascii="Tahoma" w:hAnsi="Tahoma" w:cs="Tahoma"/>
      <w:sz w:val="16"/>
      <w:szCs w:val="16"/>
    </w:rPr>
  </w:style>
  <w:style w:type="paragraph" w:customStyle="1" w:styleId="ConferenceTitle">
    <w:name w:val="Conference Title"/>
    <w:basedOn w:val="Normal"/>
    <w:rsid w:val="008467A1"/>
    <w:rPr>
      <w:b/>
    </w:rPr>
  </w:style>
  <w:style w:type="paragraph" w:customStyle="1" w:styleId="Presentation">
    <w:name w:val="Presentation"/>
    <w:basedOn w:val="Tracks"/>
    <w:rsid w:val="004119BC"/>
    <w:rPr>
      <w:b/>
      <w:sz w:val="18"/>
    </w:rPr>
  </w:style>
  <w:style w:type="paragraph" w:styleId="DocumentMap">
    <w:name w:val="Document Map"/>
    <w:basedOn w:val="Normal"/>
    <w:semiHidden/>
    <w:rsid w:val="00FD326D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610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9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hdphoto" Target="media/hdphoto3.wdp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microsoft.com/office/2007/relationships/hdphoto" Target="media/hdphoto2.wdp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holli\LOCALS~1\Temp\TCD7.tmp\Conference%20agenda%20with%20track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B6702-8569-4E6A-8221-BE0023D95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Conference agenda with tracks.dot</Template>
  <TotalTime>253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Lovato</dc:creator>
  <cp:lastModifiedBy>Terry Perdue</cp:lastModifiedBy>
  <cp:revision>7</cp:revision>
  <cp:lastPrinted>2023-09-27T11:42:00Z</cp:lastPrinted>
  <dcterms:created xsi:type="dcterms:W3CDTF">2023-09-27T11:17:00Z</dcterms:created>
  <dcterms:modified xsi:type="dcterms:W3CDTF">2023-09-27T19:42:00Z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TC010685191033</vt:lpwstr>
  </property>
</Properties>
</file>